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9D3" w:rsidRDefault="00A119D3" w:rsidP="00A119D3">
      <w:pPr>
        <w:pStyle w:val="Ttulo3"/>
        <w:spacing w:after="240"/>
        <w:jc w:val="center"/>
        <w:rPr>
          <w:sz w:val="24"/>
          <w:szCs w:val="24"/>
        </w:rPr>
      </w:pPr>
      <w:r w:rsidRPr="004325AF">
        <w:rPr>
          <w:sz w:val="24"/>
          <w:szCs w:val="24"/>
        </w:rPr>
        <w:t>PROPOSTA (PLANILHA DE PREÇOS)</w:t>
      </w:r>
    </w:p>
    <w:p w:rsidR="00A119D3" w:rsidRDefault="00A119D3" w:rsidP="00A119D3">
      <w:r>
        <w:t>Objeto: Aquisição de materiais elétricos diversos e alicates amperímetros digitais.</w:t>
      </w:r>
    </w:p>
    <w:p w:rsidR="00A119D3" w:rsidRDefault="00A119D3"/>
    <w:p w:rsidR="00A119D3" w:rsidRDefault="00A119D3">
      <w:r>
        <w:t xml:space="preserve"> IDENTIFICAÇÃO DO LICITANTE:</w:t>
      </w:r>
    </w:p>
    <w:p w:rsidR="00A119D3" w:rsidRDefault="00A119D3"/>
    <w:tbl>
      <w:tblPr>
        <w:tblStyle w:val="Tabelacomgrade"/>
        <w:tblW w:w="10740" w:type="dxa"/>
        <w:tblLook w:val="04A0"/>
      </w:tblPr>
      <w:tblGrid>
        <w:gridCol w:w="2774"/>
        <w:gridCol w:w="850"/>
        <w:gridCol w:w="993"/>
        <w:gridCol w:w="567"/>
        <w:gridCol w:w="1098"/>
        <w:gridCol w:w="177"/>
        <w:gridCol w:w="4281"/>
      </w:tblGrid>
      <w:tr w:rsidR="002B4611" w:rsidRPr="005E2F70" w:rsidTr="002255F8">
        <w:tc>
          <w:tcPr>
            <w:tcW w:w="10740" w:type="dxa"/>
            <w:gridSpan w:val="7"/>
          </w:tcPr>
          <w:p w:rsidR="002B4611" w:rsidRPr="005E2F70" w:rsidRDefault="002B4611" w:rsidP="009A3703">
            <w:pPr>
              <w:rPr>
                <w:rFonts w:ascii="Arial" w:hAnsi="Arial" w:cs="Arial"/>
                <w:sz w:val="16"/>
                <w:szCs w:val="16"/>
              </w:rPr>
            </w:pPr>
            <w:r w:rsidRPr="005E2F70">
              <w:rPr>
                <w:rFonts w:ascii="Arial" w:hAnsi="Arial" w:cs="Arial"/>
                <w:b/>
                <w:sz w:val="16"/>
                <w:szCs w:val="16"/>
              </w:rPr>
              <w:t>Razão Social:</w:t>
            </w:r>
            <w:r w:rsidR="009A542B" w:rsidRPr="005E2F7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9A542B" w:rsidRPr="005E2F70">
              <w:rPr>
                <w:rFonts w:ascii="Arial" w:hAnsi="Arial" w:cs="Arial"/>
                <w:sz w:val="16"/>
                <w:szCs w:val="16"/>
              </w:rPr>
              <w:t xml:space="preserve">Infodatas Comercio de Produtos </w:t>
            </w:r>
            <w:proofErr w:type="spellStart"/>
            <w:r w:rsidR="009A542B" w:rsidRPr="005E2F70">
              <w:rPr>
                <w:rFonts w:ascii="Arial" w:hAnsi="Arial" w:cs="Arial"/>
                <w:sz w:val="16"/>
                <w:szCs w:val="16"/>
              </w:rPr>
              <w:t>Eletroeletronicos</w:t>
            </w:r>
            <w:proofErr w:type="spellEnd"/>
            <w:r w:rsidR="009A542B" w:rsidRPr="005E2F70">
              <w:rPr>
                <w:rFonts w:ascii="Arial" w:hAnsi="Arial" w:cs="Arial"/>
                <w:sz w:val="16"/>
                <w:szCs w:val="16"/>
              </w:rPr>
              <w:t xml:space="preserve"> e Serviços LTDA-ME</w:t>
            </w:r>
          </w:p>
          <w:p w:rsidR="00DC6A70" w:rsidRPr="005E2F70" w:rsidRDefault="00DC6A70" w:rsidP="009A370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B4611" w:rsidRPr="005E2F70" w:rsidTr="002255F8">
        <w:tc>
          <w:tcPr>
            <w:tcW w:w="5184" w:type="dxa"/>
            <w:gridSpan w:val="4"/>
          </w:tcPr>
          <w:p w:rsidR="002B4611" w:rsidRPr="005E2F70" w:rsidRDefault="002B4611" w:rsidP="002B4611">
            <w:pPr>
              <w:rPr>
                <w:rFonts w:ascii="Arial" w:hAnsi="Arial" w:cs="Arial"/>
                <w:sz w:val="16"/>
                <w:szCs w:val="16"/>
              </w:rPr>
            </w:pPr>
            <w:r w:rsidRPr="005E2F70">
              <w:rPr>
                <w:rFonts w:ascii="Arial" w:hAnsi="Arial" w:cs="Arial"/>
                <w:b/>
                <w:sz w:val="16"/>
                <w:szCs w:val="16"/>
              </w:rPr>
              <w:t>Logradouro:</w:t>
            </w:r>
            <w:r w:rsidRPr="005E2F70">
              <w:rPr>
                <w:rFonts w:ascii="Arial" w:hAnsi="Arial" w:cs="Arial"/>
                <w:sz w:val="16"/>
                <w:szCs w:val="16"/>
              </w:rPr>
              <w:t xml:space="preserve"> Rua</w:t>
            </w:r>
            <w:r w:rsidR="009A542B" w:rsidRPr="005E2F70">
              <w:rPr>
                <w:rFonts w:ascii="Arial" w:hAnsi="Arial" w:cs="Arial"/>
                <w:sz w:val="16"/>
                <w:szCs w:val="16"/>
              </w:rPr>
              <w:t xml:space="preserve"> Catumbi</w:t>
            </w:r>
          </w:p>
          <w:p w:rsidR="00DC6A70" w:rsidRPr="005E2F70" w:rsidRDefault="00DC6A70" w:rsidP="002B46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8" w:type="dxa"/>
          </w:tcPr>
          <w:p w:rsidR="002B4611" w:rsidRPr="005E2F70" w:rsidRDefault="002B4611" w:rsidP="009A370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E2F70">
              <w:rPr>
                <w:rFonts w:ascii="Arial" w:hAnsi="Arial" w:cs="Arial"/>
                <w:b/>
                <w:sz w:val="16"/>
                <w:szCs w:val="16"/>
              </w:rPr>
              <w:t>Nº:</w:t>
            </w:r>
            <w:r w:rsidR="00DC6A70" w:rsidRPr="005E2F7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9A542B" w:rsidRPr="005E2F70">
              <w:rPr>
                <w:rFonts w:ascii="Arial" w:hAnsi="Arial" w:cs="Arial"/>
                <w:sz w:val="16"/>
                <w:szCs w:val="16"/>
              </w:rPr>
              <w:t>237 A</w:t>
            </w:r>
          </w:p>
        </w:tc>
        <w:tc>
          <w:tcPr>
            <w:tcW w:w="4458" w:type="dxa"/>
            <w:gridSpan w:val="2"/>
          </w:tcPr>
          <w:p w:rsidR="002B4611" w:rsidRPr="005E2F70" w:rsidRDefault="002B4611" w:rsidP="009A370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E2F70">
              <w:rPr>
                <w:rFonts w:ascii="Arial" w:hAnsi="Arial" w:cs="Arial"/>
                <w:b/>
                <w:sz w:val="16"/>
                <w:szCs w:val="16"/>
              </w:rPr>
              <w:t>Bairro:</w:t>
            </w:r>
            <w:r w:rsidR="00DC6A70" w:rsidRPr="005E2F7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DC6A70" w:rsidRPr="005E2F70">
              <w:rPr>
                <w:rFonts w:ascii="Arial" w:hAnsi="Arial" w:cs="Arial"/>
                <w:sz w:val="16"/>
                <w:szCs w:val="16"/>
              </w:rPr>
              <w:t>Caiçaras</w:t>
            </w:r>
          </w:p>
        </w:tc>
      </w:tr>
      <w:tr w:rsidR="002B4611" w:rsidRPr="005E2F70" w:rsidTr="002255F8">
        <w:tc>
          <w:tcPr>
            <w:tcW w:w="3624" w:type="dxa"/>
            <w:gridSpan w:val="2"/>
          </w:tcPr>
          <w:p w:rsidR="002B4611" w:rsidRPr="005E2F70" w:rsidRDefault="002B4611" w:rsidP="009A3703">
            <w:pPr>
              <w:rPr>
                <w:rFonts w:ascii="Arial" w:hAnsi="Arial" w:cs="Arial"/>
                <w:sz w:val="16"/>
                <w:szCs w:val="16"/>
              </w:rPr>
            </w:pPr>
            <w:r w:rsidRPr="005E2F70">
              <w:rPr>
                <w:rFonts w:ascii="Arial" w:hAnsi="Arial" w:cs="Arial"/>
                <w:b/>
                <w:sz w:val="16"/>
                <w:szCs w:val="16"/>
              </w:rPr>
              <w:t>Cidade</w:t>
            </w:r>
            <w:r w:rsidRPr="005E2F70">
              <w:rPr>
                <w:rFonts w:ascii="Arial" w:hAnsi="Arial" w:cs="Arial"/>
                <w:sz w:val="16"/>
                <w:szCs w:val="16"/>
              </w:rPr>
              <w:t>: Belo Horizonte</w:t>
            </w:r>
          </w:p>
          <w:p w:rsidR="00DC6A70" w:rsidRPr="005E2F70" w:rsidRDefault="00DC6A70" w:rsidP="009A370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2B4611" w:rsidRPr="005E2F70" w:rsidRDefault="002B4611" w:rsidP="009A3703">
            <w:pPr>
              <w:rPr>
                <w:rFonts w:ascii="Arial" w:hAnsi="Arial" w:cs="Arial"/>
                <w:sz w:val="16"/>
                <w:szCs w:val="16"/>
              </w:rPr>
            </w:pPr>
            <w:r w:rsidRPr="005E2F70">
              <w:rPr>
                <w:rFonts w:ascii="Arial" w:hAnsi="Arial" w:cs="Arial"/>
                <w:b/>
                <w:sz w:val="16"/>
                <w:szCs w:val="16"/>
              </w:rPr>
              <w:t>UF:</w:t>
            </w:r>
            <w:r w:rsidRPr="005E2F70">
              <w:rPr>
                <w:rFonts w:ascii="Arial" w:hAnsi="Arial" w:cs="Arial"/>
                <w:sz w:val="16"/>
                <w:szCs w:val="16"/>
              </w:rPr>
              <w:t xml:space="preserve"> MG</w:t>
            </w:r>
          </w:p>
        </w:tc>
        <w:tc>
          <w:tcPr>
            <w:tcW w:w="1842" w:type="dxa"/>
            <w:gridSpan w:val="3"/>
          </w:tcPr>
          <w:p w:rsidR="002B4611" w:rsidRPr="005E2F70" w:rsidRDefault="002B4611" w:rsidP="009A3703">
            <w:pPr>
              <w:rPr>
                <w:rFonts w:ascii="Arial" w:hAnsi="Arial" w:cs="Arial"/>
                <w:sz w:val="16"/>
                <w:szCs w:val="16"/>
              </w:rPr>
            </w:pPr>
            <w:r w:rsidRPr="005E2F70">
              <w:rPr>
                <w:rFonts w:ascii="Arial" w:hAnsi="Arial" w:cs="Arial"/>
                <w:b/>
                <w:sz w:val="16"/>
                <w:szCs w:val="16"/>
              </w:rPr>
              <w:t>CEP:</w:t>
            </w:r>
            <w:r w:rsidRPr="005E2F70">
              <w:rPr>
                <w:rFonts w:ascii="Arial" w:hAnsi="Arial" w:cs="Arial"/>
                <w:sz w:val="16"/>
                <w:szCs w:val="16"/>
              </w:rPr>
              <w:t xml:space="preserve"> 31230-070</w:t>
            </w:r>
          </w:p>
        </w:tc>
        <w:tc>
          <w:tcPr>
            <w:tcW w:w="4281" w:type="dxa"/>
          </w:tcPr>
          <w:p w:rsidR="002B4611" w:rsidRPr="005E2F70" w:rsidRDefault="002B4611" w:rsidP="009A3703">
            <w:pPr>
              <w:rPr>
                <w:rFonts w:ascii="Arial" w:hAnsi="Arial" w:cs="Arial"/>
                <w:sz w:val="16"/>
                <w:szCs w:val="16"/>
              </w:rPr>
            </w:pPr>
            <w:r w:rsidRPr="005E2F70">
              <w:rPr>
                <w:rFonts w:ascii="Arial" w:hAnsi="Arial" w:cs="Arial"/>
                <w:b/>
                <w:sz w:val="16"/>
                <w:szCs w:val="16"/>
              </w:rPr>
              <w:t>Tel.:</w:t>
            </w:r>
            <w:r w:rsidRPr="005E2F70">
              <w:rPr>
                <w:rFonts w:ascii="Arial" w:hAnsi="Arial" w:cs="Arial"/>
                <w:sz w:val="16"/>
                <w:szCs w:val="16"/>
              </w:rPr>
              <w:t xml:space="preserve"> (31)2514-8459</w:t>
            </w:r>
          </w:p>
        </w:tc>
      </w:tr>
      <w:tr w:rsidR="002B4611" w:rsidRPr="005E2F70" w:rsidTr="00254A43">
        <w:tc>
          <w:tcPr>
            <w:tcW w:w="2774" w:type="dxa"/>
            <w:tcBorders>
              <w:bottom w:val="single" w:sz="4" w:space="0" w:color="auto"/>
            </w:tcBorders>
          </w:tcPr>
          <w:p w:rsidR="002B4611" w:rsidRPr="005E2F70" w:rsidRDefault="002B4611" w:rsidP="009A3703">
            <w:pPr>
              <w:rPr>
                <w:rFonts w:ascii="Arial" w:hAnsi="Arial" w:cs="Arial"/>
                <w:sz w:val="16"/>
                <w:szCs w:val="16"/>
              </w:rPr>
            </w:pPr>
            <w:r w:rsidRPr="005E2F70">
              <w:rPr>
                <w:rFonts w:ascii="Arial" w:hAnsi="Arial" w:cs="Arial"/>
                <w:b/>
                <w:sz w:val="16"/>
                <w:szCs w:val="16"/>
              </w:rPr>
              <w:t>CNPJ:</w:t>
            </w:r>
            <w:r w:rsidRPr="005E2F70">
              <w:rPr>
                <w:rFonts w:ascii="Arial" w:hAnsi="Arial" w:cs="Arial"/>
                <w:sz w:val="16"/>
                <w:szCs w:val="16"/>
              </w:rPr>
              <w:t xml:space="preserve"> 68.514.900/0001-90</w:t>
            </w:r>
          </w:p>
          <w:p w:rsidR="00DC6A70" w:rsidRPr="005E2F70" w:rsidRDefault="00DC6A70" w:rsidP="009A370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08" w:type="dxa"/>
            <w:gridSpan w:val="4"/>
            <w:tcBorders>
              <w:bottom w:val="single" w:sz="4" w:space="0" w:color="auto"/>
            </w:tcBorders>
          </w:tcPr>
          <w:p w:rsidR="002B4611" w:rsidRPr="005E2F70" w:rsidRDefault="002B4611" w:rsidP="009A370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E2F70">
              <w:rPr>
                <w:rFonts w:ascii="Arial" w:hAnsi="Arial" w:cs="Arial"/>
                <w:b/>
                <w:sz w:val="16"/>
                <w:szCs w:val="16"/>
              </w:rPr>
              <w:t xml:space="preserve">I.E: </w:t>
            </w:r>
            <w:r w:rsidRPr="005E2F70">
              <w:rPr>
                <w:rFonts w:ascii="Arial" w:hAnsi="Arial" w:cs="Arial"/>
                <w:sz w:val="16"/>
                <w:szCs w:val="16"/>
              </w:rPr>
              <w:t>062.8186.73</w:t>
            </w:r>
            <w:r w:rsidR="001F1309" w:rsidRPr="005E2F70">
              <w:rPr>
                <w:rFonts w:ascii="Arial" w:hAnsi="Arial" w:cs="Arial"/>
                <w:sz w:val="16"/>
                <w:szCs w:val="16"/>
              </w:rPr>
              <w:t>-</w:t>
            </w:r>
            <w:r w:rsidRPr="005E2F70">
              <w:rPr>
                <w:rFonts w:ascii="Arial" w:hAnsi="Arial" w:cs="Arial"/>
                <w:sz w:val="16"/>
                <w:szCs w:val="16"/>
              </w:rPr>
              <w:t>0019</w:t>
            </w:r>
          </w:p>
        </w:tc>
        <w:tc>
          <w:tcPr>
            <w:tcW w:w="4458" w:type="dxa"/>
            <w:gridSpan w:val="2"/>
            <w:tcBorders>
              <w:bottom w:val="single" w:sz="4" w:space="0" w:color="auto"/>
            </w:tcBorders>
          </w:tcPr>
          <w:p w:rsidR="002B4611" w:rsidRPr="005E2F70" w:rsidRDefault="009A542B" w:rsidP="002255F8">
            <w:pPr>
              <w:rPr>
                <w:rFonts w:ascii="Arial" w:hAnsi="Arial" w:cs="Arial"/>
                <w:sz w:val="16"/>
                <w:szCs w:val="16"/>
              </w:rPr>
            </w:pPr>
            <w:r w:rsidRPr="005E2F70">
              <w:rPr>
                <w:rFonts w:ascii="Arial" w:hAnsi="Arial" w:cs="Arial"/>
                <w:b/>
                <w:sz w:val="16"/>
                <w:szCs w:val="16"/>
              </w:rPr>
              <w:t>I.M:</w:t>
            </w:r>
            <w:r w:rsidRPr="005E2F7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255F8" w:rsidRPr="005E2F70">
              <w:rPr>
                <w:rFonts w:ascii="Arial" w:hAnsi="Arial" w:cs="Arial"/>
                <w:sz w:val="16"/>
                <w:szCs w:val="16"/>
              </w:rPr>
              <w:t>0100891001-2</w:t>
            </w:r>
          </w:p>
        </w:tc>
      </w:tr>
      <w:tr w:rsidR="00254A43" w:rsidRPr="00A119D3" w:rsidTr="00254A43"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54A43" w:rsidRPr="005E2F70" w:rsidRDefault="00254A43" w:rsidP="004E2EA3">
            <w:pPr>
              <w:jc w:val="both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5E2F70">
              <w:rPr>
                <w:rFonts w:ascii="Arial" w:hAnsi="Arial" w:cs="Arial"/>
                <w:b/>
                <w:sz w:val="16"/>
                <w:szCs w:val="16"/>
                <w:lang w:val="en-US"/>
              </w:rPr>
              <w:t>EMAIL: licitacao@infodatas.com.br</w:t>
            </w:r>
          </w:p>
        </w:tc>
        <w:tc>
          <w:tcPr>
            <w:tcW w:w="35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54A43" w:rsidRPr="005E2F70" w:rsidRDefault="00254A43" w:rsidP="004E2EA3">
            <w:pPr>
              <w:jc w:val="both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4A43" w:rsidRPr="005E2F70" w:rsidRDefault="00254A43" w:rsidP="004E2EA3">
            <w:pPr>
              <w:jc w:val="both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</w:tr>
      <w:tr w:rsidR="009A542B" w:rsidRPr="005E2F70" w:rsidTr="00254A43">
        <w:tc>
          <w:tcPr>
            <w:tcW w:w="2774" w:type="dxa"/>
            <w:tcBorders>
              <w:top w:val="single" w:sz="4" w:space="0" w:color="auto"/>
            </w:tcBorders>
          </w:tcPr>
          <w:p w:rsidR="009A542B" w:rsidRPr="005E2F70" w:rsidRDefault="009A542B" w:rsidP="009A3703">
            <w:pPr>
              <w:rPr>
                <w:rFonts w:ascii="Arial" w:hAnsi="Arial" w:cs="Arial"/>
                <w:sz w:val="16"/>
                <w:szCs w:val="16"/>
              </w:rPr>
            </w:pPr>
            <w:r w:rsidRPr="005E2F70">
              <w:rPr>
                <w:rFonts w:ascii="Arial" w:hAnsi="Arial" w:cs="Arial"/>
                <w:b/>
                <w:sz w:val="16"/>
                <w:szCs w:val="16"/>
              </w:rPr>
              <w:t>Banco:</w:t>
            </w:r>
            <w:r w:rsidRPr="005E2F70">
              <w:rPr>
                <w:rFonts w:ascii="Arial" w:hAnsi="Arial" w:cs="Arial"/>
                <w:sz w:val="16"/>
                <w:szCs w:val="16"/>
              </w:rPr>
              <w:t xml:space="preserve"> Banco do Brasil</w:t>
            </w:r>
          </w:p>
          <w:p w:rsidR="00DC6A70" w:rsidRPr="005E2F70" w:rsidRDefault="00DC6A70" w:rsidP="009A370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</w:tcBorders>
          </w:tcPr>
          <w:p w:rsidR="00DC6A70" w:rsidRPr="005E2F70" w:rsidRDefault="001F1309" w:rsidP="009A3703">
            <w:pPr>
              <w:rPr>
                <w:rFonts w:ascii="Arial" w:hAnsi="Arial" w:cs="Arial"/>
                <w:sz w:val="16"/>
                <w:szCs w:val="16"/>
              </w:rPr>
            </w:pPr>
            <w:r w:rsidRPr="005E2F70">
              <w:rPr>
                <w:rFonts w:ascii="Arial" w:hAnsi="Arial" w:cs="Arial"/>
                <w:b/>
                <w:sz w:val="16"/>
                <w:szCs w:val="16"/>
              </w:rPr>
              <w:t>Agência</w:t>
            </w:r>
            <w:r w:rsidR="009A542B" w:rsidRPr="005E2F70">
              <w:rPr>
                <w:rFonts w:ascii="Arial" w:hAnsi="Arial" w:cs="Arial"/>
                <w:b/>
                <w:sz w:val="16"/>
                <w:szCs w:val="16"/>
              </w:rPr>
              <w:t>:</w:t>
            </w:r>
            <w:r w:rsidR="009A542B" w:rsidRPr="005E2F7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A76CA" w:rsidRPr="005E2F70">
              <w:rPr>
                <w:rFonts w:ascii="Arial" w:hAnsi="Arial" w:cs="Arial"/>
                <w:sz w:val="16"/>
                <w:szCs w:val="16"/>
              </w:rPr>
              <w:t>1222-X</w:t>
            </w:r>
          </w:p>
        </w:tc>
        <w:tc>
          <w:tcPr>
            <w:tcW w:w="5556" w:type="dxa"/>
            <w:gridSpan w:val="3"/>
            <w:tcBorders>
              <w:top w:val="single" w:sz="4" w:space="0" w:color="auto"/>
            </w:tcBorders>
          </w:tcPr>
          <w:p w:rsidR="009A542B" w:rsidRPr="005E2F70" w:rsidRDefault="009A542B" w:rsidP="009A76CA">
            <w:pPr>
              <w:rPr>
                <w:rFonts w:ascii="Arial" w:hAnsi="Arial" w:cs="Arial"/>
                <w:sz w:val="16"/>
                <w:szCs w:val="16"/>
              </w:rPr>
            </w:pPr>
            <w:r w:rsidRPr="005E2F70">
              <w:rPr>
                <w:rFonts w:ascii="Arial" w:hAnsi="Arial" w:cs="Arial"/>
                <w:b/>
                <w:sz w:val="16"/>
                <w:szCs w:val="16"/>
              </w:rPr>
              <w:t>C</w:t>
            </w:r>
            <w:r w:rsidR="001F1309" w:rsidRPr="005E2F70">
              <w:rPr>
                <w:rFonts w:ascii="Arial" w:hAnsi="Arial" w:cs="Arial"/>
                <w:b/>
                <w:sz w:val="16"/>
                <w:szCs w:val="16"/>
              </w:rPr>
              <w:t>onta Corrente</w:t>
            </w:r>
            <w:r w:rsidRPr="005E2F70">
              <w:rPr>
                <w:rFonts w:ascii="Arial" w:hAnsi="Arial" w:cs="Arial"/>
                <w:b/>
                <w:sz w:val="16"/>
                <w:szCs w:val="16"/>
              </w:rPr>
              <w:t>:</w:t>
            </w:r>
            <w:r w:rsidRPr="005E2F7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A76CA" w:rsidRPr="005E2F70">
              <w:rPr>
                <w:rFonts w:ascii="Arial" w:hAnsi="Arial" w:cs="Arial"/>
                <w:sz w:val="16"/>
                <w:szCs w:val="16"/>
              </w:rPr>
              <w:t>136747-1</w:t>
            </w:r>
          </w:p>
        </w:tc>
      </w:tr>
    </w:tbl>
    <w:p w:rsidR="00A119D3" w:rsidRDefault="00A119D3" w:rsidP="00A119D3">
      <w:pPr>
        <w:autoSpaceDN w:val="0"/>
        <w:spacing w:before="240" w:after="240"/>
        <w:jc w:val="both"/>
        <w:rPr>
          <w:color w:val="000000"/>
        </w:rPr>
      </w:pPr>
      <w:r>
        <w:rPr>
          <w:b/>
          <w:bCs/>
          <w:color w:val="000000"/>
        </w:rPr>
        <w:t>PRAZO DE VALIDADE DA PROPOSTA:</w:t>
      </w:r>
      <w:r>
        <w:rPr>
          <w:color w:val="000000"/>
        </w:rPr>
        <w:t xml:space="preserve"> 60 DIAS, contados da data de sua apresentação.</w:t>
      </w:r>
    </w:p>
    <w:p w:rsidR="00A119D3" w:rsidRDefault="00A119D3" w:rsidP="00A119D3">
      <w:pPr>
        <w:spacing w:before="240" w:after="240"/>
        <w:jc w:val="both"/>
        <w:rPr>
          <w:color w:val="000000"/>
        </w:rPr>
      </w:pPr>
      <w:r w:rsidRPr="004E4923">
        <w:rPr>
          <w:b/>
          <w:bCs/>
          <w:color w:val="000000"/>
        </w:rPr>
        <w:t>PRAZO DE ENTREGA:</w:t>
      </w:r>
      <w:r w:rsidRPr="004E4923">
        <w:rPr>
          <w:color w:val="000000"/>
        </w:rPr>
        <w:t xml:space="preserve"> </w:t>
      </w:r>
      <w:r>
        <w:rPr>
          <w:color w:val="000000"/>
        </w:rPr>
        <w:t>30</w:t>
      </w:r>
      <w:r w:rsidRPr="004E4923">
        <w:rPr>
          <w:color w:val="000000"/>
        </w:rPr>
        <w:t xml:space="preserve"> DIAS, contados do recebimento, pela </w:t>
      </w:r>
      <w:r w:rsidRPr="004E4923">
        <w:rPr>
          <w:b/>
          <w:bCs/>
          <w:color w:val="000000"/>
        </w:rPr>
        <w:t>Contratada</w:t>
      </w:r>
      <w:r w:rsidRPr="004E4923">
        <w:rPr>
          <w:color w:val="000000"/>
        </w:rPr>
        <w:t>, da Autorização de Fornecimento</w:t>
      </w:r>
      <w:r>
        <w:rPr>
          <w:color w:val="000000"/>
        </w:rPr>
        <w:t>.</w:t>
      </w:r>
    </w:p>
    <w:p w:rsidR="00A119D3" w:rsidRDefault="00A119D3" w:rsidP="00A119D3">
      <w:pPr>
        <w:spacing w:before="240" w:after="240"/>
        <w:jc w:val="both"/>
        <w:rPr>
          <w:color w:val="000000"/>
        </w:rPr>
      </w:pPr>
      <w:r w:rsidRPr="004E4923">
        <w:rPr>
          <w:b/>
          <w:bCs/>
          <w:color w:val="000000"/>
        </w:rPr>
        <w:t>PRAZO DE SUBSTITUIÇÃO DO OBJETO COM DEFEITO:</w:t>
      </w:r>
      <w:r w:rsidRPr="004E4923">
        <w:rPr>
          <w:color w:val="000000"/>
        </w:rPr>
        <w:t xml:space="preserve"> </w:t>
      </w:r>
      <w:r w:rsidR="00263A31">
        <w:rPr>
          <w:color w:val="000000"/>
        </w:rPr>
        <w:t>0</w:t>
      </w:r>
      <w:r>
        <w:rPr>
          <w:color w:val="000000"/>
        </w:rPr>
        <w:t>7</w:t>
      </w:r>
      <w:r w:rsidRPr="004E4923">
        <w:rPr>
          <w:color w:val="000000"/>
        </w:rPr>
        <w:t xml:space="preserve"> DIAS, contados da solicitação</w:t>
      </w:r>
      <w:r>
        <w:rPr>
          <w:color w:val="000000"/>
        </w:rPr>
        <w:t>.</w:t>
      </w:r>
    </w:p>
    <w:p w:rsidR="00A119D3" w:rsidRDefault="00A119D3" w:rsidP="00A119D3">
      <w:pPr>
        <w:spacing w:before="240" w:after="240"/>
        <w:jc w:val="both"/>
      </w:pPr>
      <w:r w:rsidRPr="004E4923">
        <w:rPr>
          <w:b/>
          <w:bCs/>
          <w:color w:val="000000"/>
        </w:rPr>
        <w:t>PRAZO DE GARANTIA</w:t>
      </w:r>
      <w:r w:rsidRPr="004E4923">
        <w:rPr>
          <w:color w:val="000000"/>
        </w:rPr>
        <w:t xml:space="preserve"> </w:t>
      </w:r>
      <w:r w:rsidR="00263A31" w:rsidRPr="00263A31">
        <w:rPr>
          <w:b/>
          <w:color w:val="000000"/>
        </w:rPr>
        <w:t>DO</w:t>
      </w:r>
      <w:r>
        <w:rPr>
          <w:b/>
          <w:bCs/>
          <w:color w:val="000000"/>
        </w:rPr>
        <w:t xml:space="preserve"> FORNECEDOR</w:t>
      </w:r>
      <w:r w:rsidRPr="004E4923">
        <w:rPr>
          <w:color w:val="000000"/>
        </w:rPr>
        <w:t>:</w:t>
      </w:r>
      <w:r>
        <w:rPr>
          <w:color w:val="000000"/>
        </w:rPr>
        <w:t xml:space="preserve"> 12 meses</w:t>
      </w:r>
      <w:r w:rsidRPr="004E4923">
        <w:rPr>
          <w:color w:val="000000"/>
        </w:rPr>
        <w:t xml:space="preserve">, contados a partir da </w:t>
      </w:r>
      <w:r w:rsidRPr="004E4923">
        <w:t>data da emissão da nota fiscal respectiva</w:t>
      </w:r>
      <w:r>
        <w:t>.</w:t>
      </w:r>
    </w:p>
    <w:tbl>
      <w:tblPr>
        <w:tblW w:w="4975" w:type="pct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691"/>
        <w:gridCol w:w="631"/>
        <w:gridCol w:w="665"/>
        <w:gridCol w:w="2660"/>
        <w:gridCol w:w="988"/>
        <w:gridCol w:w="1001"/>
        <w:gridCol w:w="982"/>
        <w:gridCol w:w="979"/>
        <w:gridCol w:w="982"/>
        <w:gridCol w:w="975"/>
      </w:tblGrid>
      <w:tr w:rsidR="00A119D3" w:rsidRPr="00D956E5" w:rsidTr="005E5C5D">
        <w:trPr>
          <w:trHeight w:val="324"/>
          <w:jc w:val="center"/>
        </w:trPr>
        <w:tc>
          <w:tcPr>
            <w:tcW w:w="5000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A119D3" w:rsidRPr="00D956E5" w:rsidRDefault="00A119D3" w:rsidP="005E5C5D">
            <w:pPr>
              <w:jc w:val="center"/>
              <w:rPr>
                <w:rFonts w:eastAsiaTheme="minorEastAsia"/>
                <w:b/>
                <w:bCs/>
                <w:color w:val="000000"/>
                <w:lang w:val="en-US"/>
              </w:rPr>
            </w:pPr>
            <w:r w:rsidRPr="00D956E5">
              <w:rPr>
                <w:rFonts w:eastAsiaTheme="minorEastAsia"/>
                <w:b/>
                <w:bCs/>
                <w:color w:val="000000"/>
                <w:lang w:val="en-US"/>
              </w:rPr>
              <w:t xml:space="preserve">LOTE </w:t>
            </w:r>
            <w:r>
              <w:rPr>
                <w:rFonts w:eastAsiaTheme="minorEastAsia"/>
                <w:b/>
                <w:bCs/>
                <w:color w:val="000000"/>
                <w:lang w:val="en-US"/>
              </w:rPr>
              <w:t>2</w:t>
            </w:r>
            <w:r w:rsidRPr="00D956E5">
              <w:rPr>
                <w:rFonts w:eastAsiaTheme="minorEastAsia"/>
                <w:b/>
                <w:bCs/>
                <w:color w:val="000000"/>
                <w:lang w:val="en-US"/>
              </w:rPr>
              <w:t xml:space="preserve"> – </w:t>
            </w:r>
            <w:r>
              <w:rPr>
                <w:rFonts w:eastAsiaTheme="minorEastAsia"/>
                <w:b/>
                <w:bCs/>
                <w:color w:val="000000"/>
                <w:lang w:val="en-US"/>
              </w:rPr>
              <w:t>ALICATE AMPERÍMETRO DIGITAL</w:t>
            </w:r>
          </w:p>
        </w:tc>
      </w:tr>
      <w:tr w:rsidR="00A119D3" w:rsidRPr="00D956E5" w:rsidTr="005E5C5D">
        <w:trPr>
          <w:trHeight w:val="324"/>
          <w:jc w:val="center"/>
        </w:trPr>
        <w:sdt>
          <w:sdtPr>
            <w:rPr>
              <w:rFonts w:eastAsiaTheme="minorEastAsia"/>
              <w:b/>
              <w:bCs/>
              <w:color w:val="000000"/>
            </w:rPr>
            <w:id w:val="172623475"/>
            <w:placeholder>
              <w:docPart w:val="85896C6CE70D4F82AA0F5FD29AE7A815"/>
            </w:placeholder>
            <w:dropDownList>
              <w:listItem w:value="Escolher um item."/>
              <w:listItem w:displayText="ABERTO A TODOS OS LICITANTES (ampla competição)" w:value="ABERTO A TODOS OS LICITANTES (ampla competição)"/>
              <w:listItem w:displayText="EXCLUSIVIDADE PARA ME/EPP (art. 48, I, LC n° 123/2006)" w:value="EXCLUSIVIDADE PARA ME/EPP (art. 48, I, LC n° 123/2006)"/>
              <w:listItem w:displayText="COTA EXCLUSIVA PARA ME/EPP  (art. 48, III, LC n° 123/2006)" w:value="COTA EXCLUSIVA PARA ME/EPP  (art. 48, III, LC n° 123/2006)"/>
            </w:dropDownList>
          </w:sdtPr>
          <w:sdtContent>
            <w:tc>
              <w:tcPr>
                <w:tcW w:w="5000" w:type="pct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vAlign w:val="center"/>
              </w:tcPr>
              <w:p w:rsidR="00A119D3" w:rsidRPr="00396470" w:rsidRDefault="00A119D3" w:rsidP="005E5C5D">
                <w:pPr>
                  <w:jc w:val="center"/>
                  <w:rPr>
                    <w:rFonts w:eastAsiaTheme="minorEastAsia"/>
                    <w:b/>
                    <w:bCs/>
                    <w:color w:val="000000"/>
                  </w:rPr>
                </w:pPr>
                <w:r>
                  <w:rPr>
                    <w:rFonts w:eastAsiaTheme="minorEastAsia"/>
                    <w:b/>
                    <w:bCs/>
                    <w:color w:val="000000"/>
                  </w:rPr>
                  <w:t>EXCLUSIVIDADE PARA ME/EPP (art. 48, I, LC n° 123/2006)</w:t>
                </w:r>
              </w:p>
            </w:tc>
          </w:sdtContent>
        </w:sdt>
      </w:tr>
      <w:tr w:rsidR="00A119D3" w:rsidRPr="00D956E5" w:rsidTr="00263A31">
        <w:trPr>
          <w:cantSplit/>
          <w:trHeight w:val="480"/>
          <w:jc w:val="center"/>
        </w:trPr>
        <w:tc>
          <w:tcPr>
            <w:tcW w:w="3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119D3" w:rsidRPr="00D956E5" w:rsidRDefault="00A119D3" w:rsidP="005E5C5D">
            <w:pPr>
              <w:jc w:val="center"/>
              <w:rPr>
                <w:rFonts w:eastAsiaTheme="minorEastAsi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D956E5">
              <w:rPr>
                <w:rFonts w:eastAsiaTheme="minorEastAsia"/>
                <w:b/>
                <w:bCs/>
                <w:color w:val="000000"/>
                <w:sz w:val="18"/>
                <w:szCs w:val="18"/>
                <w:lang w:val="en-US"/>
              </w:rPr>
              <w:t>Item</w:t>
            </w:r>
          </w:p>
        </w:tc>
        <w:tc>
          <w:tcPr>
            <w:tcW w:w="29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119D3" w:rsidRPr="00D956E5" w:rsidRDefault="00A119D3" w:rsidP="005E5C5D">
            <w:pPr>
              <w:ind w:left="-105" w:right="-64"/>
              <w:jc w:val="center"/>
              <w:rPr>
                <w:rFonts w:eastAsiaTheme="minorEastAsi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D956E5">
              <w:rPr>
                <w:rFonts w:eastAsiaTheme="minorEastAsia"/>
                <w:b/>
                <w:bCs/>
                <w:color w:val="000000"/>
                <w:sz w:val="18"/>
                <w:szCs w:val="18"/>
                <w:lang w:val="en-US"/>
              </w:rPr>
              <w:t>QTD</w:t>
            </w:r>
          </w:p>
        </w:tc>
        <w:tc>
          <w:tcPr>
            <w:tcW w:w="3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119D3" w:rsidRPr="00D956E5" w:rsidRDefault="00A119D3" w:rsidP="005E5C5D">
            <w:pPr>
              <w:jc w:val="center"/>
              <w:rPr>
                <w:rFonts w:eastAsiaTheme="minorEastAsi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D956E5">
              <w:rPr>
                <w:rFonts w:eastAsiaTheme="minorEastAsia"/>
                <w:b/>
                <w:bCs/>
                <w:color w:val="000000"/>
                <w:sz w:val="18"/>
                <w:szCs w:val="18"/>
                <w:lang w:val="en-US"/>
              </w:rPr>
              <w:t>UND</w:t>
            </w:r>
          </w:p>
        </w:tc>
        <w:tc>
          <w:tcPr>
            <w:tcW w:w="126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119D3" w:rsidRPr="00D956E5" w:rsidRDefault="00A119D3" w:rsidP="005E5C5D">
            <w:pPr>
              <w:jc w:val="center"/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</w:pPr>
            <w:r w:rsidRPr="00D956E5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Especificações do Item</w:t>
            </w:r>
          </w:p>
        </w:tc>
        <w:tc>
          <w:tcPr>
            <w:tcW w:w="4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119D3" w:rsidRPr="00D956E5" w:rsidRDefault="00A119D3" w:rsidP="005E5C5D">
            <w:pPr>
              <w:jc w:val="center"/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</w:pPr>
            <w:r w:rsidRPr="00D956E5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COD. SIAD</w:t>
            </w:r>
          </w:p>
        </w:tc>
        <w:tc>
          <w:tcPr>
            <w:tcW w:w="93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A119D3" w:rsidRPr="00D956E5" w:rsidRDefault="00A119D3" w:rsidP="005E5C5D">
            <w:pPr>
              <w:jc w:val="center"/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</w:pPr>
            <w:r w:rsidRPr="00D956E5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Preço</w:t>
            </w:r>
          </w:p>
        </w:tc>
        <w:tc>
          <w:tcPr>
            <w:tcW w:w="92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A119D3" w:rsidRPr="00D956E5" w:rsidRDefault="00A119D3" w:rsidP="005E5C5D">
            <w:pPr>
              <w:jc w:val="center"/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</w:pPr>
            <w:r w:rsidRPr="00D956E5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 xml:space="preserve">Preço deduzido </w:t>
            </w:r>
            <w:proofErr w:type="gramStart"/>
            <w:r w:rsidRPr="00D956E5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ICMS(</w:t>
            </w:r>
            <w:proofErr w:type="gramEnd"/>
            <w:r w:rsidRPr="00D956E5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*)</w:t>
            </w:r>
          </w:p>
        </w:tc>
        <w:tc>
          <w:tcPr>
            <w:tcW w:w="46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119D3" w:rsidRPr="00D956E5" w:rsidRDefault="00A119D3" w:rsidP="005E5C5D">
            <w:pPr>
              <w:jc w:val="center"/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</w:pPr>
            <w:r w:rsidRPr="00D956E5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Marca/modelo</w:t>
            </w:r>
          </w:p>
        </w:tc>
      </w:tr>
      <w:tr w:rsidR="00A119D3" w:rsidRPr="00D956E5" w:rsidTr="00263A31">
        <w:trPr>
          <w:cantSplit/>
          <w:trHeight w:val="300"/>
          <w:jc w:val="center"/>
        </w:trPr>
        <w:tc>
          <w:tcPr>
            <w:tcW w:w="3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119D3" w:rsidRPr="00D956E5" w:rsidRDefault="00A119D3" w:rsidP="005E5C5D">
            <w:pPr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119D3" w:rsidRPr="00D956E5" w:rsidRDefault="00A119D3" w:rsidP="005E5C5D">
            <w:pPr>
              <w:ind w:left="-105" w:right="-64"/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119D3" w:rsidRPr="00D956E5" w:rsidRDefault="00A119D3" w:rsidP="005E5C5D">
            <w:pPr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119D3" w:rsidRPr="00D956E5" w:rsidRDefault="00A119D3" w:rsidP="005E5C5D">
            <w:pPr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119D3" w:rsidRPr="00D956E5" w:rsidRDefault="00A119D3" w:rsidP="005E5C5D">
            <w:pPr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119D3" w:rsidRPr="00D956E5" w:rsidRDefault="00A119D3" w:rsidP="005E5C5D">
            <w:pPr>
              <w:jc w:val="center"/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</w:pPr>
            <w:r w:rsidRPr="00D956E5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Unitário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119D3" w:rsidRPr="00D956E5" w:rsidRDefault="00A119D3" w:rsidP="005E5C5D">
            <w:pPr>
              <w:jc w:val="center"/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</w:pPr>
            <w:r w:rsidRPr="00D956E5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119D3" w:rsidRPr="00D956E5" w:rsidRDefault="00A119D3" w:rsidP="005E5C5D">
            <w:pPr>
              <w:jc w:val="center"/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</w:pPr>
            <w:r w:rsidRPr="00D956E5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Unitário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119D3" w:rsidRPr="00D956E5" w:rsidRDefault="00A119D3" w:rsidP="005E5C5D">
            <w:pPr>
              <w:jc w:val="center"/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</w:pPr>
            <w:r w:rsidRPr="00D956E5"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4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119D3" w:rsidRPr="00D956E5" w:rsidRDefault="00A119D3" w:rsidP="005E5C5D">
            <w:pPr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119D3" w:rsidRPr="00D956E5" w:rsidTr="00263A31">
        <w:trPr>
          <w:trHeight w:val="708"/>
          <w:jc w:val="center"/>
        </w:trPr>
        <w:tc>
          <w:tcPr>
            <w:tcW w:w="3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9D3" w:rsidRPr="00D956E5" w:rsidRDefault="00A119D3" w:rsidP="005E5C5D">
            <w:pPr>
              <w:jc w:val="center"/>
              <w:rPr>
                <w:rFonts w:eastAsiaTheme="minorEastAsia"/>
                <w:color w:val="000000"/>
                <w:sz w:val="18"/>
                <w:szCs w:val="18"/>
              </w:rPr>
            </w:pPr>
            <w:proofErr w:type="gramStart"/>
            <w:r w:rsidRPr="00D956E5">
              <w:rPr>
                <w:rFonts w:eastAsiaTheme="minorEastAsia"/>
                <w:color w:val="000000"/>
                <w:sz w:val="18"/>
                <w:szCs w:val="18"/>
              </w:rPr>
              <w:t>1</w:t>
            </w:r>
            <w:proofErr w:type="gramEnd"/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119D3" w:rsidRPr="002C2080" w:rsidRDefault="00A119D3" w:rsidP="005E5C5D">
            <w:pPr>
              <w:ind w:left="-105" w:right="-6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119D3" w:rsidRPr="00D956E5" w:rsidRDefault="00A119D3" w:rsidP="005E5C5D">
            <w:pPr>
              <w:jc w:val="center"/>
              <w:rPr>
                <w:rFonts w:eastAsiaTheme="minorEastAsia"/>
                <w:color w:val="000000"/>
                <w:sz w:val="18"/>
                <w:szCs w:val="18"/>
              </w:rPr>
            </w:pPr>
            <w:r>
              <w:rPr>
                <w:rFonts w:eastAsiaTheme="minorEastAsia"/>
                <w:color w:val="000000"/>
                <w:sz w:val="18"/>
                <w:szCs w:val="18"/>
              </w:rPr>
              <w:t>UN</w:t>
            </w:r>
          </w:p>
        </w:tc>
        <w:tc>
          <w:tcPr>
            <w:tcW w:w="1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119D3" w:rsidRPr="00054555" w:rsidRDefault="00A119D3" w:rsidP="005E5C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ALICATE MEDIÇÃ</w:t>
            </w:r>
            <w:r w:rsidRPr="00054555">
              <w:rPr>
                <w:sz w:val="16"/>
                <w:szCs w:val="16"/>
              </w:rPr>
              <w:t>O - TIPO: ALICATE AMPER</w:t>
            </w:r>
            <w:r>
              <w:rPr>
                <w:sz w:val="16"/>
                <w:szCs w:val="16"/>
              </w:rPr>
              <w:t>Í</w:t>
            </w:r>
            <w:r w:rsidRPr="00054555">
              <w:rPr>
                <w:sz w:val="16"/>
                <w:szCs w:val="16"/>
              </w:rPr>
              <w:t xml:space="preserve">METRO DIGITAL </w:t>
            </w:r>
            <w:r>
              <w:rPr>
                <w:sz w:val="16"/>
                <w:szCs w:val="16"/>
              </w:rPr>
              <w:t xml:space="preserve">TRUE RMS; DISPLAY: LCD </w:t>
            </w:r>
            <w:proofErr w:type="gramStart"/>
            <w:r>
              <w:rPr>
                <w:sz w:val="16"/>
                <w:szCs w:val="16"/>
              </w:rPr>
              <w:t>3</w:t>
            </w:r>
            <w:proofErr w:type="gramEnd"/>
            <w:r>
              <w:rPr>
                <w:sz w:val="16"/>
                <w:szCs w:val="16"/>
              </w:rPr>
              <w:t xml:space="preserve">  3/4 DÍ</w:t>
            </w:r>
            <w:r w:rsidRPr="00054555">
              <w:rPr>
                <w:sz w:val="16"/>
                <w:szCs w:val="16"/>
              </w:rPr>
              <w:t xml:space="preserve">GITOS 4000 </w:t>
            </w:r>
            <w:r>
              <w:rPr>
                <w:sz w:val="16"/>
                <w:szCs w:val="16"/>
              </w:rPr>
              <w:t>CONTAGENS, RETROILUMINADO; FUNÇÕ</w:t>
            </w:r>
            <w:r w:rsidRPr="00054555">
              <w:rPr>
                <w:sz w:val="16"/>
                <w:szCs w:val="16"/>
              </w:rPr>
              <w:t xml:space="preserve">ES-1: </w:t>
            </w:r>
            <w:r>
              <w:rPr>
                <w:sz w:val="16"/>
                <w:szCs w:val="16"/>
              </w:rPr>
              <w:t>MEDIR TENSÃ</w:t>
            </w:r>
            <w:r w:rsidRPr="00054555">
              <w:rPr>
                <w:sz w:val="16"/>
                <w:szCs w:val="16"/>
              </w:rPr>
              <w:t>O AC/DC : 600</w:t>
            </w:r>
            <w:r>
              <w:rPr>
                <w:sz w:val="16"/>
                <w:szCs w:val="16"/>
              </w:rPr>
              <w:t xml:space="preserve"> V, CORRENTE AC/DC: 400 A; FUNÇÕES-2: RESISTÊNCIA, DATA HOLD, PRECISÃO 3%; FUNÇÕ</w:t>
            </w:r>
            <w:r w:rsidRPr="00054555">
              <w:rPr>
                <w:sz w:val="16"/>
                <w:szCs w:val="16"/>
              </w:rPr>
              <w:t>ES-3: TESTE DIODO/CONTINUIDADE, CAT INST III: 600 V; GARRAS: 30 MM; ALICATE AMPER</w:t>
            </w:r>
            <w:r>
              <w:rPr>
                <w:sz w:val="16"/>
                <w:szCs w:val="16"/>
              </w:rPr>
              <w:t>ÍMETRO TRUE-RMS PORTÁTIL; DISPLAY: 3 3/4 DÍ</w:t>
            </w:r>
            <w:r w:rsidRPr="00054555">
              <w:rPr>
                <w:sz w:val="16"/>
                <w:szCs w:val="16"/>
              </w:rPr>
              <w:t>GITOS COM 4000  CONTAGENS DE</w:t>
            </w:r>
            <w:r>
              <w:rPr>
                <w:sz w:val="16"/>
                <w:szCs w:val="16"/>
              </w:rPr>
              <w:t xml:space="preserve"> AMOSTRAS; MEDIÇÕ</w:t>
            </w:r>
            <w:r w:rsidRPr="00054555">
              <w:rPr>
                <w:sz w:val="16"/>
                <w:szCs w:val="16"/>
              </w:rPr>
              <w:t>ES EXECUTADAS: CORRENTE DC: 40</w:t>
            </w:r>
            <w:r>
              <w:rPr>
                <w:sz w:val="16"/>
                <w:szCs w:val="16"/>
              </w:rPr>
              <w:t>0 A; CORREN  TE AC: 400 A; TENSÃO AC: 600 V; TENSÃ</w:t>
            </w:r>
            <w:r w:rsidRPr="00054555">
              <w:rPr>
                <w:sz w:val="16"/>
                <w:szCs w:val="16"/>
              </w:rPr>
              <w:t>O D</w:t>
            </w:r>
            <w:r>
              <w:rPr>
                <w:sz w:val="16"/>
                <w:szCs w:val="16"/>
              </w:rPr>
              <w:t>C: 600 V; TESTE DE CONTINUIDA</w:t>
            </w:r>
            <w:r w:rsidRPr="00054555">
              <w:rPr>
                <w:sz w:val="16"/>
                <w:szCs w:val="16"/>
              </w:rPr>
              <w:t>DE; TEST</w:t>
            </w:r>
            <w:r>
              <w:rPr>
                <w:sz w:val="16"/>
                <w:szCs w:val="16"/>
              </w:rPr>
              <w:t xml:space="preserve">E DE DIODO; TEMPERATURA; RESISTÊNCIA; CATEGORIA  DE INSTALAÇÃO  III : 600 V; </w:t>
            </w:r>
            <w:r>
              <w:rPr>
                <w:sz w:val="16"/>
                <w:szCs w:val="16"/>
              </w:rPr>
              <w:lastRenderedPageBreak/>
              <w:t>FUNÇÕES: DATA HOLD ( MEMÓ</w:t>
            </w:r>
            <w:r w:rsidRPr="00054555">
              <w:rPr>
                <w:sz w:val="16"/>
                <w:szCs w:val="16"/>
              </w:rPr>
              <w:t xml:space="preserve">RIA); ABERTURA  DA GARRA: </w:t>
            </w:r>
            <w:r>
              <w:rPr>
                <w:sz w:val="16"/>
                <w:szCs w:val="16"/>
              </w:rPr>
              <w:t>30 MM;  VISOR ILUMINADO; PRECISÃ</w:t>
            </w:r>
            <w:r w:rsidRPr="00054555">
              <w:rPr>
                <w:sz w:val="16"/>
                <w:szCs w:val="16"/>
              </w:rPr>
              <w:t>O: MAIOR QUE 3 %.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119D3" w:rsidRPr="002C2080" w:rsidRDefault="00A119D3" w:rsidP="005E5C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1585347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119D3" w:rsidRPr="00D956E5" w:rsidRDefault="00A119D3" w:rsidP="005E5C5D">
            <w:pPr>
              <w:rPr>
                <w:rFonts w:eastAsiaTheme="minorEastAsia"/>
                <w:color w:val="000000"/>
                <w:sz w:val="18"/>
                <w:szCs w:val="18"/>
              </w:rPr>
            </w:pPr>
            <w:r>
              <w:rPr>
                <w:rFonts w:eastAsiaTheme="minorEastAsia"/>
                <w:color w:val="000000"/>
                <w:sz w:val="18"/>
                <w:szCs w:val="18"/>
              </w:rPr>
              <w:t>R$690,00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119D3" w:rsidRPr="00D956E5" w:rsidRDefault="00A119D3" w:rsidP="005E5C5D">
            <w:pPr>
              <w:rPr>
                <w:rFonts w:eastAsiaTheme="minorEastAsia"/>
                <w:color w:val="000000"/>
                <w:sz w:val="18"/>
                <w:szCs w:val="18"/>
              </w:rPr>
            </w:pPr>
            <w:r>
              <w:rPr>
                <w:rFonts w:eastAsiaTheme="minorEastAsia"/>
                <w:color w:val="000000"/>
                <w:sz w:val="18"/>
                <w:szCs w:val="18"/>
              </w:rPr>
              <w:t>R$8.280,00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119D3" w:rsidRPr="00D956E5" w:rsidRDefault="00A119D3" w:rsidP="005E5C5D">
            <w:pPr>
              <w:rPr>
                <w:rFonts w:eastAsiaTheme="minorEastAsia"/>
                <w:color w:val="000000"/>
                <w:sz w:val="18"/>
                <w:szCs w:val="18"/>
              </w:rPr>
            </w:pPr>
            <w:r>
              <w:rPr>
                <w:rFonts w:eastAsiaTheme="minorEastAsia"/>
                <w:color w:val="000000"/>
                <w:sz w:val="18"/>
                <w:szCs w:val="18"/>
              </w:rPr>
              <w:t>R$690,00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119D3" w:rsidRPr="00D956E5" w:rsidRDefault="00A119D3" w:rsidP="005E5C5D">
            <w:pPr>
              <w:rPr>
                <w:rFonts w:eastAsiaTheme="minorEastAsia"/>
                <w:color w:val="000000"/>
                <w:sz w:val="18"/>
                <w:szCs w:val="18"/>
              </w:rPr>
            </w:pPr>
            <w:r>
              <w:rPr>
                <w:rFonts w:eastAsiaTheme="minorEastAsia"/>
                <w:color w:val="000000"/>
                <w:sz w:val="18"/>
                <w:szCs w:val="18"/>
              </w:rPr>
              <w:t>R$8.280,00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119D3" w:rsidRDefault="00A119D3" w:rsidP="00A119D3">
            <w:pPr>
              <w:jc w:val="center"/>
              <w:rPr>
                <w:rFonts w:eastAsiaTheme="minorEastAsia"/>
                <w:color w:val="000000"/>
                <w:sz w:val="18"/>
                <w:szCs w:val="18"/>
              </w:rPr>
            </w:pPr>
            <w:r>
              <w:rPr>
                <w:rFonts w:eastAsiaTheme="minorEastAsia"/>
                <w:color w:val="000000"/>
                <w:sz w:val="18"/>
                <w:szCs w:val="18"/>
              </w:rPr>
              <w:t>MINIPA</w:t>
            </w:r>
          </w:p>
          <w:p w:rsidR="00A119D3" w:rsidRPr="00D956E5" w:rsidRDefault="00A119D3" w:rsidP="00A119D3">
            <w:pPr>
              <w:jc w:val="center"/>
              <w:rPr>
                <w:rFonts w:eastAsiaTheme="minorEastAsia"/>
                <w:color w:val="000000"/>
                <w:sz w:val="18"/>
                <w:szCs w:val="18"/>
              </w:rPr>
            </w:pPr>
            <w:r>
              <w:rPr>
                <w:rFonts w:eastAsiaTheme="minorEastAsia"/>
                <w:color w:val="000000"/>
                <w:sz w:val="18"/>
                <w:szCs w:val="18"/>
              </w:rPr>
              <w:t>ET-3367A</w:t>
            </w:r>
          </w:p>
        </w:tc>
      </w:tr>
      <w:tr w:rsidR="00A119D3" w:rsidRPr="00D956E5" w:rsidTr="005E5C5D">
        <w:trPr>
          <w:cantSplit/>
          <w:trHeight w:val="324"/>
          <w:jc w:val="center"/>
        </w:trPr>
        <w:tc>
          <w:tcPr>
            <w:tcW w:w="2202" w:type="pct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119D3" w:rsidRPr="00D956E5" w:rsidRDefault="00A119D3" w:rsidP="005E5C5D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D956E5">
              <w:rPr>
                <w:rFonts w:eastAsiaTheme="minorEastAsia"/>
                <w:b/>
                <w:bCs/>
                <w:color w:val="000000"/>
              </w:rPr>
              <w:lastRenderedPageBreak/>
              <w:t>PREÇO TOTAL DO LOTE</w:t>
            </w:r>
          </w:p>
        </w:tc>
        <w:tc>
          <w:tcPr>
            <w:tcW w:w="2798" w:type="pct"/>
            <w:gridSpan w:val="6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A119D3" w:rsidRDefault="00A119D3" w:rsidP="005E5C5D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D956E5">
              <w:rPr>
                <w:rFonts w:eastAsiaTheme="minorEastAsia"/>
                <w:b/>
                <w:bCs/>
                <w:color w:val="000000"/>
              </w:rPr>
              <w:t xml:space="preserve">PREÇO </w:t>
            </w:r>
            <w:r>
              <w:rPr>
                <w:rFonts w:eastAsiaTheme="minorEastAsia"/>
                <w:b/>
                <w:bCs/>
                <w:color w:val="000000"/>
              </w:rPr>
              <w:t xml:space="preserve">TOTAL </w:t>
            </w:r>
            <w:r w:rsidRPr="00D956E5">
              <w:rPr>
                <w:rFonts w:eastAsiaTheme="minorEastAsia"/>
                <w:b/>
                <w:bCs/>
                <w:color w:val="000000"/>
              </w:rPr>
              <w:t xml:space="preserve">DO LOTE </w:t>
            </w:r>
          </w:p>
          <w:p w:rsidR="00A119D3" w:rsidRDefault="00A119D3" w:rsidP="005E5C5D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>
              <w:rPr>
                <w:rFonts w:eastAsiaTheme="minorEastAsia"/>
                <w:b/>
                <w:bCs/>
                <w:color w:val="000000"/>
              </w:rPr>
              <w:t xml:space="preserve">COM DEDUÇÃO DO </w:t>
            </w:r>
            <w:r w:rsidRPr="00D956E5">
              <w:rPr>
                <w:rFonts w:eastAsiaTheme="minorEastAsia"/>
                <w:b/>
                <w:bCs/>
                <w:color w:val="000000"/>
              </w:rPr>
              <w:t>ICMS</w:t>
            </w:r>
          </w:p>
          <w:p w:rsidR="00A119D3" w:rsidRPr="00396470" w:rsidRDefault="00A119D3" w:rsidP="005E5C5D">
            <w:pPr>
              <w:jc w:val="center"/>
              <w:rPr>
                <w:rFonts w:eastAsiaTheme="minorEastAsia"/>
                <w:bCs/>
                <w:color w:val="000000"/>
              </w:rPr>
            </w:pPr>
            <w:r w:rsidRPr="004E4923">
              <w:rPr>
                <w:rFonts w:eastAsiaTheme="minorEastAsia"/>
                <w:bCs/>
                <w:color w:val="000000"/>
              </w:rPr>
              <w:t>(</w:t>
            </w:r>
            <w:r>
              <w:rPr>
                <w:rFonts w:eastAsiaTheme="minorEastAsia"/>
                <w:bCs/>
                <w:color w:val="000000"/>
              </w:rPr>
              <w:t xml:space="preserve">Para </w:t>
            </w:r>
            <w:r w:rsidRPr="004E4923">
              <w:rPr>
                <w:rFonts w:eastAsiaTheme="minorEastAsia"/>
                <w:bCs/>
                <w:color w:val="000000"/>
              </w:rPr>
              <w:t>licitantes mineiros não optantes pelo SIMPLES)</w:t>
            </w:r>
          </w:p>
        </w:tc>
      </w:tr>
      <w:tr w:rsidR="00A119D3" w:rsidRPr="00D956E5" w:rsidTr="005E5C5D">
        <w:trPr>
          <w:cantSplit/>
          <w:trHeight w:val="300"/>
          <w:jc w:val="center"/>
        </w:trPr>
        <w:tc>
          <w:tcPr>
            <w:tcW w:w="2202" w:type="pct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119D3" w:rsidRPr="00D956E5" w:rsidRDefault="00A119D3" w:rsidP="005E5C5D">
            <w:pPr>
              <w:rPr>
                <w:rFonts w:eastAsiaTheme="minorEastAsia"/>
                <w:b/>
                <w:bCs/>
                <w:color w:val="000000"/>
              </w:rPr>
            </w:pPr>
          </w:p>
        </w:tc>
        <w:tc>
          <w:tcPr>
            <w:tcW w:w="2798" w:type="pct"/>
            <w:gridSpan w:val="6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A119D3" w:rsidRPr="00D956E5" w:rsidRDefault="00A119D3" w:rsidP="005E5C5D">
            <w:pPr>
              <w:rPr>
                <w:rFonts w:eastAsiaTheme="minorEastAsia"/>
                <w:b/>
                <w:bCs/>
                <w:color w:val="000000"/>
              </w:rPr>
            </w:pPr>
          </w:p>
        </w:tc>
      </w:tr>
      <w:tr w:rsidR="00A119D3" w:rsidRPr="00D956E5" w:rsidTr="005E5C5D">
        <w:trPr>
          <w:trHeight w:val="312"/>
          <w:jc w:val="center"/>
        </w:trPr>
        <w:tc>
          <w:tcPr>
            <w:tcW w:w="2202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A119D3" w:rsidRPr="00D956E5" w:rsidRDefault="00A119D3" w:rsidP="005E5C5D">
            <w:pPr>
              <w:rPr>
                <w:rFonts w:eastAsiaTheme="minorEastAsia"/>
                <w:color w:val="000000"/>
              </w:rPr>
            </w:pPr>
            <w:r w:rsidRPr="00D956E5">
              <w:rPr>
                <w:rFonts w:eastAsiaTheme="minorEastAsia"/>
                <w:color w:val="000000"/>
              </w:rPr>
              <w:t>R$</w:t>
            </w:r>
            <w:r>
              <w:rPr>
                <w:rFonts w:eastAsiaTheme="minorEastAsia"/>
                <w:color w:val="000000"/>
              </w:rPr>
              <w:t>8.280,00</w:t>
            </w:r>
          </w:p>
        </w:tc>
        <w:tc>
          <w:tcPr>
            <w:tcW w:w="2798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A119D3" w:rsidRPr="00D956E5" w:rsidRDefault="00A119D3" w:rsidP="005E5C5D">
            <w:pPr>
              <w:rPr>
                <w:rFonts w:eastAsiaTheme="minorEastAsia"/>
                <w:color w:val="000000"/>
              </w:rPr>
            </w:pPr>
            <w:r w:rsidRPr="00D956E5">
              <w:rPr>
                <w:rFonts w:eastAsiaTheme="minorEastAsia"/>
                <w:color w:val="000000"/>
              </w:rPr>
              <w:t>R$</w:t>
            </w:r>
            <w:r>
              <w:rPr>
                <w:rFonts w:eastAsiaTheme="minorEastAsia"/>
                <w:color w:val="000000"/>
              </w:rPr>
              <w:t>8.280,00</w:t>
            </w:r>
          </w:p>
        </w:tc>
      </w:tr>
    </w:tbl>
    <w:p w:rsidR="00EB0493" w:rsidRPr="007037BC" w:rsidRDefault="00EB0493" w:rsidP="00A33380">
      <w:pPr>
        <w:pStyle w:val="Default"/>
        <w:rPr>
          <w:rFonts w:ascii="Arial" w:hAnsi="Arial" w:cs="Arial"/>
          <w:b/>
          <w:sz w:val="16"/>
          <w:szCs w:val="16"/>
          <w:u w:val="single"/>
        </w:rPr>
      </w:pPr>
    </w:p>
    <w:p w:rsidR="000A7771" w:rsidRPr="007037BC" w:rsidRDefault="00A33380" w:rsidP="00263A31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16"/>
          <w:szCs w:val="16"/>
        </w:rPr>
      </w:pPr>
      <w:r w:rsidRPr="007037BC">
        <w:rPr>
          <w:rFonts w:ascii="Arial" w:hAnsi="Arial" w:cs="Arial"/>
          <w:b/>
          <w:bCs/>
          <w:color w:val="000000"/>
          <w:sz w:val="16"/>
          <w:szCs w:val="16"/>
          <w:u w:val="single"/>
        </w:rPr>
        <w:t>Local de entrega:</w:t>
      </w:r>
      <w:r w:rsidR="008C3EBB" w:rsidRPr="007037BC">
        <w:rPr>
          <w:rFonts w:ascii="Arial" w:hAnsi="Arial" w:cs="Arial"/>
          <w:sz w:val="16"/>
          <w:szCs w:val="16"/>
        </w:rPr>
        <w:t xml:space="preserve"> </w:t>
      </w:r>
      <w:r w:rsidR="00263A31" w:rsidRPr="00263A31">
        <w:rPr>
          <w:rFonts w:ascii="Arial" w:hAnsi="Arial" w:cs="Arial"/>
          <w:sz w:val="16"/>
          <w:szCs w:val="16"/>
        </w:rPr>
        <w:t>Almoxarifado Central da PGJ:</w:t>
      </w:r>
      <w:r w:rsidR="00263A31">
        <w:rPr>
          <w:rFonts w:ascii="Arial" w:hAnsi="Arial" w:cs="Arial"/>
          <w:sz w:val="16"/>
          <w:szCs w:val="16"/>
        </w:rPr>
        <w:t xml:space="preserve"> </w:t>
      </w:r>
      <w:r w:rsidR="00263A31" w:rsidRPr="00263A31">
        <w:rPr>
          <w:rFonts w:ascii="Arial" w:hAnsi="Arial" w:cs="Arial"/>
          <w:sz w:val="16"/>
          <w:szCs w:val="16"/>
        </w:rPr>
        <w:t>Rodovia Anel Rodoviário - BR 040, Km 3,8, s/n - Bairro Palmeiras - Belo Horizonte, MG.</w:t>
      </w:r>
      <w:r w:rsidR="00263A31">
        <w:rPr>
          <w:rFonts w:ascii="Arial" w:hAnsi="Arial" w:cs="Arial"/>
          <w:sz w:val="16"/>
          <w:szCs w:val="16"/>
        </w:rPr>
        <w:t xml:space="preserve"> </w:t>
      </w:r>
      <w:r w:rsidR="00263A31" w:rsidRPr="00263A31">
        <w:rPr>
          <w:rFonts w:ascii="Arial" w:hAnsi="Arial" w:cs="Arial"/>
          <w:sz w:val="16"/>
          <w:szCs w:val="16"/>
        </w:rPr>
        <w:t>CEP: 30575-716 - Telefones: (031) 3331-6328 / (031) 3331-6329</w:t>
      </w:r>
    </w:p>
    <w:p w:rsidR="00F578A0" w:rsidRPr="007037BC" w:rsidRDefault="00F578A0" w:rsidP="000A7771">
      <w:pPr>
        <w:jc w:val="both"/>
        <w:rPr>
          <w:rFonts w:ascii="Arial" w:hAnsi="Arial" w:cs="Arial"/>
          <w:snapToGrid w:val="0"/>
          <w:sz w:val="16"/>
          <w:szCs w:val="16"/>
        </w:rPr>
      </w:pPr>
    </w:p>
    <w:p w:rsidR="00CB0AC1" w:rsidRPr="007037BC" w:rsidRDefault="00811A7E" w:rsidP="00811A7E">
      <w:pPr>
        <w:pStyle w:val="Corpodetexto"/>
        <w:spacing w:after="120"/>
        <w:ind w:firstLine="708"/>
        <w:rPr>
          <w:rFonts w:ascii="Arial" w:hAnsi="Arial"/>
          <w:sz w:val="16"/>
          <w:szCs w:val="16"/>
        </w:rPr>
      </w:pPr>
      <w:r w:rsidRPr="007037BC">
        <w:rPr>
          <w:rFonts w:ascii="Arial" w:hAnsi="Arial"/>
          <w:b/>
          <w:sz w:val="16"/>
          <w:szCs w:val="16"/>
        </w:rPr>
        <w:t>Declaramos</w:t>
      </w:r>
      <w:r w:rsidRPr="007037BC">
        <w:rPr>
          <w:rFonts w:ascii="Arial" w:hAnsi="Arial"/>
          <w:sz w:val="16"/>
          <w:szCs w:val="16"/>
        </w:rPr>
        <w:t xml:space="preserve"> que estamos de pleno acordo com todas as condições estabelecidas no Edital e seus Anexos, bem como aceitamos todas as obrigações e responsabilidades especificadas no Termo de Referência.</w:t>
      </w:r>
    </w:p>
    <w:p w:rsidR="00811A7E" w:rsidRPr="007037BC" w:rsidRDefault="00811A7E" w:rsidP="00811A7E">
      <w:pPr>
        <w:pStyle w:val="Corpodetexto"/>
        <w:spacing w:after="120"/>
        <w:ind w:firstLine="708"/>
        <w:rPr>
          <w:rFonts w:ascii="Arial" w:hAnsi="Arial"/>
          <w:sz w:val="16"/>
          <w:szCs w:val="16"/>
        </w:rPr>
      </w:pPr>
      <w:r w:rsidRPr="007037BC">
        <w:rPr>
          <w:rFonts w:ascii="Arial" w:hAnsi="Arial"/>
          <w:b/>
          <w:sz w:val="16"/>
          <w:szCs w:val="16"/>
        </w:rPr>
        <w:t>Declaramos</w:t>
      </w:r>
      <w:r w:rsidRPr="007037BC">
        <w:rPr>
          <w:rFonts w:ascii="Arial" w:hAnsi="Arial"/>
          <w:sz w:val="16"/>
          <w:szCs w:val="16"/>
        </w:rPr>
        <w:t xml:space="preserve"> que responderemos, mesmo após o recebimento definitivo, pela detecção ou descobrimento de defeitos ocultos, promovendo a sua reparação.</w:t>
      </w:r>
    </w:p>
    <w:p w:rsidR="00811A7E" w:rsidRPr="007037BC" w:rsidRDefault="00811A7E" w:rsidP="00811A7E">
      <w:pPr>
        <w:pStyle w:val="Corpodetexto"/>
        <w:spacing w:after="120"/>
        <w:ind w:firstLine="708"/>
        <w:rPr>
          <w:rFonts w:ascii="Arial" w:hAnsi="Arial"/>
          <w:sz w:val="16"/>
          <w:szCs w:val="16"/>
        </w:rPr>
      </w:pPr>
      <w:r w:rsidRPr="007037BC">
        <w:rPr>
          <w:rFonts w:ascii="Arial" w:hAnsi="Arial"/>
          <w:b/>
          <w:sz w:val="16"/>
          <w:szCs w:val="16"/>
        </w:rPr>
        <w:t>Declaramos</w:t>
      </w:r>
      <w:r w:rsidRPr="007037BC">
        <w:rPr>
          <w:rFonts w:ascii="Arial" w:hAnsi="Arial"/>
          <w:sz w:val="16"/>
          <w:szCs w:val="16"/>
        </w:rPr>
        <w:t xml:space="preserve">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:rsidR="002B2FA2" w:rsidRDefault="002B2FA2" w:rsidP="00DA68A6">
      <w:pPr>
        <w:jc w:val="right"/>
        <w:rPr>
          <w:rFonts w:ascii="Arial" w:hAnsi="Arial" w:cs="Arial"/>
          <w:sz w:val="16"/>
          <w:szCs w:val="16"/>
        </w:rPr>
      </w:pPr>
    </w:p>
    <w:p w:rsidR="00DA68A6" w:rsidRDefault="00DA68A6" w:rsidP="00DA68A6">
      <w:pPr>
        <w:jc w:val="right"/>
        <w:rPr>
          <w:rFonts w:ascii="Arial" w:hAnsi="Arial" w:cs="Arial"/>
          <w:sz w:val="16"/>
          <w:szCs w:val="16"/>
        </w:rPr>
      </w:pPr>
      <w:r w:rsidRPr="007037BC">
        <w:rPr>
          <w:rFonts w:ascii="Arial" w:hAnsi="Arial" w:cs="Arial"/>
          <w:sz w:val="16"/>
          <w:szCs w:val="16"/>
        </w:rPr>
        <w:t>Belo Horizonte</w:t>
      </w:r>
      <w:r w:rsidR="00F766D6" w:rsidRPr="007037BC">
        <w:rPr>
          <w:rFonts w:ascii="Arial" w:hAnsi="Arial" w:cs="Arial"/>
          <w:sz w:val="16"/>
          <w:szCs w:val="16"/>
        </w:rPr>
        <w:t>/MG</w:t>
      </w:r>
      <w:r w:rsidRPr="007037BC">
        <w:rPr>
          <w:rFonts w:ascii="Arial" w:hAnsi="Arial" w:cs="Arial"/>
          <w:sz w:val="16"/>
          <w:szCs w:val="16"/>
        </w:rPr>
        <w:t xml:space="preserve">, </w:t>
      </w:r>
      <w:r w:rsidR="00263A31">
        <w:rPr>
          <w:rFonts w:ascii="Arial" w:hAnsi="Arial" w:cs="Arial"/>
          <w:sz w:val="16"/>
          <w:szCs w:val="16"/>
        </w:rPr>
        <w:t>06</w:t>
      </w:r>
      <w:r w:rsidRPr="007037BC">
        <w:rPr>
          <w:rFonts w:ascii="Arial" w:hAnsi="Arial" w:cs="Arial"/>
          <w:sz w:val="16"/>
          <w:szCs w:val="16"/>
        </w:rPr>
        <w:t xml:space="preserve"> de </w:t>
      </w:r>
      <w:r w:rsidR="00263A31">
        <w:rPr>
          <w:rFonts w:ascii="Arial" w:hAnsi="Arial" w:cs="Arial"/>
          <w:sz w:val="16"/>
          <w:szCs w:val="16"/>
        </w:rPr>
        <w:t>Julho</w:t>
      </w:r>
      <w:r w:rsidRPr="007037BC">
        <w:rPr>
          <w:rFonts w:ascii="Arial" w:hAnsi="Arial" w:cs="Arial"/>
          <w:sz w:val="16"/>
          <w:szCs w:val="16"/>
        </w:rPr>
        <w:t xml:space="preserve"> de 201</w:t>
      </w:r>
      <w:r w:rsidR="0049486C" w:rsidRPr="007037BC">
        <w:rPr>
          <w:rFonts w:ascii="Arial" w:hAnsi="Arial" w:cs="Arial"/>
          <w:sz w:val="16"/>
          <w:szCs w:val="16"/>
        </w:rPr>
        <w:t>7</w:t>
      </w:r>
      <w:r w:rsidRPr="007037BC">
        <w:rPr>
          <w:rFonts w:ascii="Arial" w:hAnsi="Arial" w:cs="Arial"/>
          <w:sz w:val="16"/>
          <w:szCs w:val="16"/>
        </w:rPr>
        <w:t>.</w:t>
      </w:r>
    </w:p>
    <w:p w:rsidR="00263A31" w:rsidRDefault="00263A31" w:rsidP="00DA68A6">
      <w:pPr>
        <w:jc w:val="right"/>
        <w:rPr>
          <w:rFonts w:ascii="Arial" w:hAnsi="Arial" w:cs="Arial"/>
          <w:sz w:val="16"/>
          <w:szCs w:val="16"/>
        </w:rPr>
      </w:pPr>
    </w:p>
    <w:p w:rsidR="00263A31" w:rsidRDefault="00263A31" w:rsidP="00DA68A6">
      <w:pPr>
        <w:jc w:val="right"/>
        <w:rPr>
          <w:rFonts w:ascii="Arial" w:hAnsi="Arial" w:cs="Arial"/>
          <w:sz w:val="16"/>
          <w:szCs w:val="16"/>
        </w:rPr>
      </w:pPr>
    </w:p>
    <w:p w:rsidR="00263A31" w:rsidRDefault="00263A31" w:rsidP="00DA68A6">
      <w:pPr>
        <w:jc w:val="right"/>
        <w:rPr>
          <w:rFonts w:ascii="Arial" w:hAnsi="Arial" w:cs="Arial"/>
          <w:sz w:val="16"/>
          <w:szCs w:val="16"/>
        </w:rPr>
      </w:pPr>
    </w:p>
    <w:p w:rsidR="00263A31" w:rsidRPr="007037BC" w:rsidRDefault="00263A31" w:rsidP="00DA68A6">
      <w:pPr>
        <w:jc w:val="right"/>
        <w:rPr>
          <w:rFonts w:ascii="Arial" w:hAnsi="Arial" w:cs="Arial"/>
          <w:sz w:val="16"/>
          <w:szCs w:val="16"/>
        </w:rPr>
      </w:pPr>
    </w:p>
    <w:p w:rsidR="00F56F64" w:rsidRPr="007037BC" w:rsidRDefault="005346ED" w:rsidP="003F4FF5">
      <w:pPr>
        <w:jc w:val="center"/>
        <w:rPr>
          <w:rFonts w:ascii="Arial" w:hAnsi="Arial" w:cs="Arial"/>
          <w:sz w:val="16"/>
          <w:szCs w:val="16"/>
        </w:rPr>
      </w:pPr>
      <w:r w:rsidRPr="005346ED">
        <w:rPr>
          <w:rFonts w:ascii="Arial" w:hAnsi="Arial" w:cs="Arial"/>
          <w:noProof/>
          <w:sz w:val="16"/>
          <w:szCs w:val="16"/>
        </w:rPr>
        <w:drawing>
          <wp:inline distT="0" distB="0" distL="0" distR="0">
            <wp:extent cx="1931209" cy="849437"/>
            <wp:effectExtent l="19050" t="0" r="0" b="0"/>
            <wp:docPr id="5" name="Imagem 1" descr="\\BRIMSERVER\Planilhas\Documentos\ASSINATURA DO ANONIO MIGU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BRIMSERVER\Planilhas\Documentos\ASSINATURA DO ANONIO MIGUE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4480" cy="850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0AC1" w:rsidRPr="007037BC" w:rsidRDefault="00CB0AC1" w:rsidP="003F4FF5">
      <w:pPr>
        <w:jc w:val="center"/>
        <w:rPr>
          <w:rFonts w:ascii="Arial" w:hAnsi="Arial" w:cs="Arial"/>
          <w:sz w:val="16"/>
          <w:szCs w:val="16"/>
        </w:rPr>
      </w:pPr>
      <w:r w:rsidRPr="007037BC">
        <w:rPr>
          <w:rFonts w:ascii="Arial" w:hAnsi="Arial" w:cs="Arial"/>
          <w:sz w:val="16"/>
          <w:szCs w:val="16"/>
        </w:rPr>
        <w:t>ANTONIO MIGUEL DE PADUA SALOMAO</w:t>
      </w:r>
    </w:p>
    <w:p w:rsidR="00CB0AC1" w:rsidRDefault="00CB0AC1" w:rsidP="003F4FF5">
      <w:pPr>
        <w:jc w:val="center"/>
        <w:rPr>
          <w:rFonts w:ascii="Arial" w:hAnsi="Arial" w:cs="Arial"/>
          <w:sz w:val="16"/>
          <w:szCs w:val="16"/>
        </w:rPr>
      </w:pPr>
      <w:r w:rsidRPr="007037BC">
        <w:rPr>
          <w:rFonts w:ascii="Arial" w:hAnsi="Arial" w:cs="Arial"/>
          <w:sz w:val="16"/>
          <w:szCs w:val="16"/>
        </w:rPr>
        <w:t>CPF 761.099.506-10 / CIC MG 3 761.879 SSPMG</w:t>
      </w:r>
    </w:p>
    <w:p w:rsidR="00185058" w:rsidRDefault="005346ED" w:rsidP="003F4FF5">
      <w:pPr>
        <w:jc w:val="center"/>
      </w:pPr>
      <w:r>
        <w:object w:dxaOrig="4065" w:dyaOrig="24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.15pt;height:71.45pt" o:ole="">
            <v:imagedata r:id="rId9" o:title=""/>
          </v:shape>
          <o:OLEObject Type="Embed" ProgID="PBrush" ShapeID="_x0000_i1025" DrawAspect="Content" ObjectID="_1560846424" r:id="rId10"/>
        </w:object>
      </w:r>
    </w:p>
    <w:p w:rsidR="00185058" w:rsidRDefault="00185058" w:rsidP="003F4FF5">
      <w:pPr>
        <w:jc w:val="center"/>
      </w:pPr>
    </w:p>
    <w:p w:rsidR="00185058" w:rsidRPr="007037BC" w:rsidRDefault="00185058" w:rsidP="003F4FF5">
      <w:pPr>
        <w:jc w:val="center"/>
        <w:rPr>
          <w:rFonts w:ascii="Arial" w:hAnsi="Arial" w:cs="Arial"/>
          <w:sz w:val="16"/>
          <w:szCs w:val="16"/>
        </w:rPr>
      </w:pPr>
    </w:p>
    <w:p w:rsidR="00DC5CCB" w:rsidRDefault="00DC5CCB" w:rsidP="003F4FF5">
      <w:pPr>
        <w:jc w:val="center"/>
        <w:rPr>
          <w:rFonts w:ascii="Arial" w:hAnsi="Arial" w:cs="Arial"/>
          <w:sz w:val="16"/>
          <w:szCs w:val="16"/>
        </w:rPr>
      </w:pPr>
    </w:p>
    <w:p w:rsidR="00263A31" w:rsidRDefault="00263A31" w:rsidP="003F4FF5">
      <w:pPr>
        <w:jc w:val="center"/>
        <w:rPr>
          <w:rFonts w:ascii="Arial" w:hAnsi="Arial" w:cs="Arial"/>
          <w:sz w:val="16"/>
          <w:szCs w:val="16"/>
        </w:rPr>
      </w:pPr>
    </w:p>
    <w:p w:rsidR="00263A31" w:rsidRDefault="00263A31" w:rsidP="003F4FF5">
      <w:pPr>
        <w:jc w:val="center"/>
        <w:rPr>
          <w:rFonts w:ascii="Arial" w:hAnsi="Arial" w:cs="Arial"/>
          <w:sz w:val="16"/>
          <w:szCs w:val="16"/>
        </w:rPr>
      </w:pPr>
    </w:p>
    <w:p w:rsidR="00263A31" w:rsidRDefault="00263A31" w:rsidP="003F4FF5">
      <w:pPr>
        <w:jc w:val="center"/>
        <w:rPr>
          <w:rFonts w:ascii="Arial" w:hAnsi="Arial" w:cs="Arial"/>
          <w:sz w:val="16"/>
          <w:szCs w:val="16"/>
        </w:rPr>
      </w:pPr>
    </w:p>
    <w:p w:rsidR="00263A31" w:rsidRDefault="00263A31" w:rsidP="003F4FF5">
      <w:pPr>
        <w:jc w:val="center"/>
        <w:rPr>
          <w:rFonts w:ascii="Arial" w:hAnsi="Arial" w:cs="Arial"/>
          <w:sz w:val="16"/>
          <w:szCs w:val="16"/>
        </w:rPr>
      </w:pPr>
    </w:p>
    <w:p w:rsidR="00263A31" w:rsidRDefault="00263A31" w:rsidP="003F4FF5">
      <w:pPr>
        <w:jc w:val="center"/>
        <w:rPr>
          <w:rFonts w:ascii="Arial" w:hAnsi="Arial" w:cs="Arial"/>
          <w:sz w:val="16"/>
          <w:szCs w:val="16"/>
        </w:rPr>
      </w:pPr>
    </w:p>
    <w:p w:rsidR="00263A31" w:rsidRDefault="00263A31" w:rsidP="003F4FF5">
      <w:pPr>
        <w:jc w:val="center"/>
        <w:rPr>
          <w:rFonts w:ascii="Arial" w:hAnsi="Arial" w:cs="Arial"/>
          <w:sz w:val="16"/>
          <w:szCs w:val="16"/>
        </w:rPr>
      </w:pPr>
    </w:p>
    <w:p w:rsidR="00263A31" w:rsidRDefault="00263A31" w:rsidP="003F4FF5">
      <w:pPr>
        <w:jc w:val="center"/>
        <w:rPr>
          <w:rFonts w:ascii="Arial" w:hAnsi="Arial" w:cs="Arial"/>
          <w:sz w:val="16"/>
          <w:szCs w:val="16"/>
        </w:rPr>
      </w:pPr>
    </w:p>
    <w:p w:rsidR="00263A31" w:rsidRDefault="00263A31" w:rsidP="003F4FF5">
      <w:pPr>
        <w:jc w:val="center"/>
        <w:rPr>
          <w:rFonts w:ascii="Arial" w:hAnsi="Arial" w:cs="Arial"/>
          <w:sz w:val="16"/>
          <w:szCs w:val="16"/>
        </w:rPr>
      </w:pPr>
    </w:p>
    <w:p w:rsidR="00263A31" w:rsidRDefault="00263A31" w:rsidP="003F4FF5">
      <w:pPr>
        <w:jc w:val="center"/>
        <w:rPr>
          <w:rFonts w:ascii="Arial" w:hAnsi="Arial" w:cs="Arial"/>
          <w:sz w:val="16"/>
          <w:szCs w:val="16"/>
        </w:rPr>
      </w:pPr>
    </w:p>
    <w:p w:rsidR="00263A31" w:rsidRDefault="00263A31" w:rsidP="003F4FF5">
      <w:pPr>
        <w:jc w:val="center"/>
        <w:rPr>
          <w:rFonts w:ascii="Arial" w:hAnsi="Arial" w:cs="Arial"/>
          <w:sz w:val="16"/>
          <w:szCs w:val="16"/>
        </w:rPr>
      </w:pPr>
    </w:p>
    <w:p w:rsidR="00263A31" w:rsidRPr="007037BC" w:rsidRDefault="00263A31" w:rsidP="003F4FF5">
      <w:pPr>
        <w:jc w:val="center"/>
        <w:rPr>
          <w:rFonts w:ascii="Arial" w:hAnsi="Arial" w:cs="Arial"/>
          <w:sz w:val="16"/>
          <w:szCs w:val="16"/>
        </w:rPr>
      </w:pPr>
    </w:p>
    <w:p w:rsidR="00263A31" w:rsidRPr="004A7E98" w:rsidRDefault="00263A31" w:rsidP="00263A31">
      <w:pPr>
        <w:pStyle w:val="Ttulo3"/>
        <w:jc w:val="center"/>
        <w:rPr>
          <w:sz w:val="24"/>
          <w:szCs w:val="24"/>
        </w:rPr>
      </w:pPr>
      <w:bookmarkStart w:id="0" w:name="_Toc476925667"/>
      <w:bookmarkStart w:id="1" w:name="_Toc485731507"/>
      <w:r>
        <w:rPr>
          <w:sz w:val="24"/>
          <w:szCs w:val="24"/>
        </w:rPr>
        <w:lastRenderedPageBreak/>
        <w:t xml:space="preserve">DECLARAÇÃO </w:t>
      </w:r>
      <w:r w:rsidRPr="004A7E98">
        <w:rPr>
          <w:sz w:val="24"/>
          <w:szCs w:val="24"/>
        </w:rPr>
        <w:t>REGULARIDADE</w:t>
      </w:r>
      <w:bookmarkEnd w:id="0"/>
      <w:bookmarkEnd w:id="1"/>
    </w:p>
    <w:p w:rsidR="00263A31" w:rsidRPr="004A7E98" w:rsidRDefault="00263A31" w:rsidP="00263A31">
      <w:pPr>
        <w:pStyle w:val="CPLPadrao"/>
        <w:spacing w:before="240" w:after="240"/>
      </w:pPr>
      <w:r w:rsidRPr="004A7E98">
        <w:t>P</w:t>
      </w:r>
      <w:r>
        <w:t>rocesso Licitatório nº 22/2017</w:t>
      </w:r>
    </w:p>
    <w:p w:rsidR="00263A31" w:rsidRPr="004A7E98" w:rsidRDefault="00263A31" w:rsidP="00263A31">
      <w:pPr>
        <w:pStyle w:val="CPLPadrao"/>
        <w:spacing w:before="240" w:after="240"/>
      </w:pPr>
    </w:p>
    <w:p w:rsidR="00263A31" w:rsidRPr="004A7E98" w:rsidRDefault="00263A31" w:rsidP="00263A31">
      <w:pPr>
        <w:pStyle w:val="CPLPadrao"/>
        <w:spacing w:before="240" w:after="240"/>
      </w:pPr>
      <w:r w:rsidRPr="004A7E98">
        <w:t xml:space="preserve">Objeto: </w:t>
      </w:r>
      <w:r>
        <w:t>Aquisição de materiais elétricos diversos e alicates amperímetros digitais.</w:t>
      </w:r>
    </w:p>
    <w:p w:rsidR="00263A31" w:rsidRPr="004A7E98" w:rsidRDefault="00263A31" w:rsidP="00263A31">
      <w:pPr>
        <w:pStyle w:val="CPLPadrao"/>
        <w:spacing w:before="240" w:after="240"/>
      </w:pPr>
    </w:p>
    <w:p w:rsidR="00263A31" w:rsidRPr="004A7E98" w:rsidRDefault="009E2D16" w:rsidP="00263A31">
      <w:pPr>
        <w:pStyle w:val="CPLPadrao"/>
        <w:tabs>
          <w:tab w:val="left" w:pos="709"/>
        </w:tabs>
        <w:spacing w:before="240" w:after="240"/>
      </w:pPr>
      <w:r>
        <w:tab/>
      </w:r>
      <w:r w:rsidR="00263A31" w:rsidRPr="00263A31">
        <w:t xml:space="preserve">Empresa Infodatas Comércio de Produtos Eletro. Eletrônicos e Serviços </w:t>
      </w:r>
      <w:proofErr w:type="spellStart"/>
      <w:r w:rsidR="00263A31" w:rsidRPr="00263A31">
        <w:t>Ltda</w:t>
      </w:r>
      <w:proofErr w:type="spellEnd"/>
      <w:r w:rsidR="00263A31" w:rsidRPr="00263A31">
        <w:t xml:space="preserve"> – ME - CNPJ: 68.514.900/0001-90 – IE: 062818673.00-19 Rua: Catumbi, 237ª – Caiçara – Belo Horizonte – MG – CEP: 31.230-070, por intermédio de seu representante legal, o Sr Antonio Miguel de Pádua Salomao, portador da Carteira de Identidade - RG nº M3 761 879 – SSP/MG</w:t>
      </w:r>
      <w:proofErr w:type="gramStart"/>
      <w:r w:rsidR="00263A31" w:rsidRPr="00263A31">
        <w:t xml:space="preserve">  </w:t>
      </w:r>
      <w:proofErr w:type="gramEnd"/>
      <w:r w:rsidR="00263A31" w:rsidRPr="00263A31">
        <w:t>e do CPF nº 761.099.506-10.</w:t>
      </w:r>
      <w:r w:rsidR="00263A31" w:rsidRPr="004A7E98">
        <w:t xml:space="preserve"> DECLARA, </w:t>
      </w:r>
      <w:r w:rsidR="00263A31" w:rsidRPr="004A7E98">
        <w:rPr>
          <w:bCs/>
        </w:rPr>
        <w:t xml:space="preserve">sob as penas da lei, </w:t>
      </w:r>
      <w:r w:rsidR="00263A31" w:rsidRPr="004A7E98">
        <w:t>que não está sob controle de grupo de pessoas, físicas ou jurídicas, já participante desta licitação como controlador de outra empresa.</w:t>
      </w:r>
    </w:p>
    <w:p w:rsidR="00263A31" w:rsidRPr="004A7E98" w:rsidRDefault="00263A31" w:rsidP="00263A31">
      <w:pPr>
        <w:pStyle w:val="CPLPadrao"/>
        <w:spacing w:before="240" w:after="240"/>
      </w:pPr>
      <w:r w:rsidRPr="004A7E98">
        <w:t xml:space="preserve">DECLARA ainda, </w:t>
      </w:r>
      <w:r w:rsidRPr="004A7E98">
        <w:rPr>
          <w:bCs/>
        </w:rPr>
        <w:t>em cumprimento</w:t>
      </w:r>
      <w:r w:rsidRPr="004A7E98">
        <w:t xml:space="preserve"> </w:t>
      </w:r>
      <w:r w:rsidRPr="004A7E98">
        <w:rPr>
          <w:rFonts w:eastAsia="ArialMT" w:cs="ArialMT"/>
        </w:rPr>
        <w:t xml:space="preserve">ao disposto na Resolução </w:t>
      </w:r>
      <w:r w:rsidRPr="004A7E98">
        <w:rPr>
          <w:rFonts w:eastAsia="Arial-BoldMT" w:cs="Arial-BoldMT"/>
          <w:bCs/>
          <w:shd w:val="clear" w:color="auto" w:fill="FFFFFF"/>
        </w:rPr>
        <w:t xml:space="preserve">37/2009 </w:t>
      </w:r>
      <w:r w:rsidRPr="004A7E98">
        <w:rPr>
          <w:rFonts w:eastAsia="ArialMT" w:cs="ArialMT"/>
          <w:shd w:val="clear" w:color="auto" w:fill="FFFFFF"/>
        </w:rPr>
        <w:t xml:space="preserve">do Conselho Nacional do Ministério Público, </w:t>
      </w:r>
      <w:r w:rsidRPr="004A7E98">
        <w:t xml:space="preserve">que não possui como sócio, gerente ou diretor, membro ou servidor (este quando ocupante de cargo de direção, chefia ou assessoramento) do Ministério Público do Estado de Minas Gerais, e seu cônjuge, companheiro ou parente </w:t>
      </w:r>
      <w:r w:rsidRPr="004A7E98">
        <w:rPr>
          <w:rFonts w:eastAsia="Arial"/>
        </w:rPr>
        <w:t>em linha reta, colateral ou por afinidade,</w:t>
      </w:r>
      <w:r w:rsidRPr="004A7E98">
        <w:t xml:space="preserve"> até o terceiro grau, inclusive.</w:t>
      </w:r>
    </w:p>
    <w:p w:rsidR="00263A31" w:rsidRPr="004A7E98" w:rsidRDefault="009E2D16" w:rsidP="009E2D16">
      <w:pPr>
        <w:pStyle w:val="CPLPadrao"/>
        <w:spacing w:before="240" w:after="240"/>
        <w:jc w:val="right"/>
      </w:pPr>
      <w:r w:rsidRPr="009E2D16">
        <w:t>Belo Horizonte/MG, 06 de Julho de 2017.</w:t>
      </w:r>
    </w:p>
    <w:p w:rsidR="00263A31" w:rsidRDefault="009E2D16" w:rsidP="00263A31">
      <w:pPr>
        <w:pStyle w:val="CPLPadrao"/>
        <w:spacing w:before="240" w:after="240"/>
        <w:jc w:val="center"/>
      </w:pPr>
      <w:r w:rsidRPr="009E2D16">
        <w:drawing>
          <wp:inline distT="0" distB="0" distL="0" distR="0">
            <wp:extent cx="1931209" cy="849437"/>
            <wp:effectExtent l="19050" t="0" r="0" b="0"/>
            <wp:docPr id="3" name="Imagem 1" descr="\\BRIMSERVER\Planilhas\Documentos\ASSINATURA DO ANONIO MIGU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BRIMSERVER\Planilhas\Documentos\ASSINATURA DO ANONIO MIGUE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4480" cy="850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2D16" w:rsidRDefault="009E2D16" w:rsidP="009E2D16">
      <w:pPr>
        <w:pStyle w:val="CPLPadrao"/>
        <w:spacing w:before="240" w:after="240"/>
        <w:jc w:val="center"/>
      </w:pPr>
      <w:r>
        <w:t>ANTONIO MIGUEL DE PADUA SALOMAO</w:t>
      </w:r>
    </w:p>
    <w:p w:rsidR="009E2D16" w:rsidRPr="004A7E98" w:rsidRDefault="009E2D16" w:rsidP="009E2D16">
      <w:pPr>
        <w:pStyle w:val="CPLPadrao"/>
        <w:spacing w:before="240" w:after="240"/>
        <w:jc w:val="center"/>
      </w:pPr>
      <w:r>
        <w:t>CPF 761.099.506-10 / CIC MG 3 761.879 SSPMG</w:t>
      </w:r>
    </w:p>
    <w:p w:rsidR="00F56F64" w:rsidRDefault="00F56F64" w:rsidP="003F4FF5">
      <w:pPr>
        <w:jc w:val="center"/>
        <w:rPr>
          <w:rFonts w:ascii="Arial" w:hAnsi="Arial" w:cs="Arial"/>
          <w:sz w:val="16"/>
          <w:szCs w:val="16"/>
        </w:rPr>
      </w:pPr>
    </w:p>
    <w:p w:rsidR="009E2D16" w:rsidRDefault="009E2D16" w:rsidP="003F4FF5">
      <w:pPr>
        <w:jc w:val="center"/>
        <w:rPr>
          <w:rFonts w:ascii="Arial" w:hAnsi="Arial" w:cs="Arial"/>
          <w:sz w:val="16"/>
          <w:szCs w:val="16"/>
        </w:rPr>
      </w:pPr>
      <w:r>
        <w:object w:dxaOrig="4065" w:dyaOrig="2475">
          <v:shape id="_x0000_i1028" type="#_x0000_t75" style="width:117.15pt;height:71.45pt" o:ole="">
            <v:imagedata r:id="rId9" o:title=""/>
          </v:shape>
          <o:OLEObject Type="Embed" ProgID="PBrush" ShapeID="_x0000_i1028" DrawAspect="Content" ObjectID="_1560846425" r:id="rId11"/>
        </w:object>
      </w:r>
    </w:p>
    <w:p w:rsidR="009E2D16" w:rsidRDefault="009E2D16" w:rsidP="003F4FF5">
      <w:pPr>
        <w:jc w:val="center"/>
        <w:rPr>
          <w:rFonts w:ascii="Arial" w:hAnsi="Arial" w:cs="Arial"/>
          <w:sz w:val="16"/>
          <w:szCs w:val="16"/>
        </w:rPr>
      </w:pPr>
    </w:p>
    <w:p w:rsidR="009E2D16" w:rsidRDefault="009E2D16" w:rsidP="003F4FF5">
      <w:pPr>
        <w:jc w:val="center"/>
        <w:rPr>
          <w:rFonts w:ascii="Arial" w:hAnsi="Arial" w:cs="Arial"/>
          <w:sz w:val="16"/>
          <w:szCs w:val="16"/>
        </w:rPr>
      </w:pPr>
    </w:p>
    <w:p w:rsidR="00263A31" w:rsidRDefault="00263A31" w:rsidP="00ED0DF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</w:p>
    <w:p w:rsidR="00263A31" w:rsidRDefault="00263A31" w:rsidP="00ED0DF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</w:p>
    <w:p w:rsidR="009E2D16" w:rsidRDefault="009E2D16" w:rsidP="00ED0DF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</w:p>
    <w:p w:rsidR="009E2D16" w:rsidRPr="004A7E98" w:rsidRDefault="009E2D16" w:rsidP="009E2D16">
      <w:pPr>
        <w:pStyle w:val="Ttulo3"/>
        <w:spacing w:after="240"/>
        <w:jc w:val="center"/>
        <w:rPr>
          <w:sz w:val="24"/>
          <w:szCs w:val="24"/>
        </w:rPr>
      </w:pPr>
      <w:bookmarkStart w:id="2" w:name="_Toc485731508"/>
      <w:r w:rsidRPr="004A7E98">
        <w:rPr>
          <w:sz w:val="24"/>
          <w:szCs w:val="24"/>
        </w:rPr>
        <w:lastRenderedPageBreak/>
        <w:t>DEC</w:t>
      </w:r>
      <w:r>
        <w:rPr>
          <w:sz w:val="24"/>
          <w:szCs w:val="24"/>
        </w:rPr>
        <w:t xml:space="preserve">LARAÇÃO </w:t>
      </w:r>
      <w:r w:rsidRPr="004A7E98">
        <w:rPr>
          <w:sz w:val="24"/>
          <w:szCs w:val="24"/>
        </w:rPr>
        <w:t>NÃO EMPREGA MENOR</w:t>
      </w:r>
      <w:bookmarkEnd w:id="2"/>
    </w:p>
    <w:p w:rsidR="009E2D16" w:rsidRPr="004A7E98" w:rsidRDefault="009E2D16" w:rsidP="009E2D16">
      <w:pPr>
        <w:pStyle w:val="CPLPadrao"/>
        <w:spacing w:before="240" w:after="240"/>
      </w:pPr>
    </w:p>
    <w:p w:rsidR="009E2D16" w:rsidRPr="004A7E98" w:rsidRDefault="009E2D16" w:rsidP="009E2D16">
      <w:pPr>
        <w:pStyle w:val="CPLPadrao"/>
        <w:spacing w:before="240" w:after="240"/>
      </w:pPr>
      <w:r w:rsidRPr="004A7E98">
        <w:t xml:space="preserve">Processo Licitatório nº </w:t>
      </w:r>
      <w:r>
        <w:t>22/</w:t>
      </w:r>
      <w:r w:rsidRPr="004A7E98">
        <w:t>2017</w:t>
      </w:r>
    </w:p>
    <w:p w:rsidR="009E2D16" w:rsidRPr="004A7E98" w:rsidRDefault="009E2D16" w:rsidP="009E2D16">
      <w:pPr>
        <w:pStyle w:val="CPLPadrao"/>
        <w:spacing w:before="240" w:after="240"/>
      </w:pPr>
    </w:p>
    <w:p w:rsidR="009E2D16" w:rsidRPr="004A7E98" w:rsidRDefault="009E2D16" w:rsidP="009E2D16">
      <w:pPr>
        <w:pStyle w:val="CPLPadrao"/>
        <w:spacing w:before="240" w:after="240"/>
      </w:pPr>
      <w:r w:rsidRPr="004A7E98">
        <w:t xml:space="preserve">Objeto: </w:t>
      </w:r>
      <w:r>
        <w:t>Aquisição de materiais elétricos diversos e alicates amperímetros digitais.</w:t>
      </w:r>
    </w:p>
    <w:p w:rsidR="009E2D16" w:rsidRPr="004A7E98" w:rsidRDefault="009E2D16" w:rsidP="009E2D16">
      <w:pPr>
        <w:pStyle w:val="CPLPadrao"/>
        <w:spacing w:before="240" w:after="240"/>
        <w:ind w:firstLine="708"/>
      </w:pPr>
      <w:r w:rsidRPr="009E2D16">
        <w:t xml:space="preserve">Empresa Infodatas Comércio de Produtos Eletro. Eletrônicos e Serviços </w:t>
      </w:r>
      <w:proofErr w:type="spellStart"/>
      <w:r w:rsidRPr="009E2D16">
        <w:t>Ltda</w:t>
      </w:r>
      <w:proofErr w:type="spellEnd"/>
      <w:r w:rsidRPr="009E2D16">
        <w:t xml:space="preserve"> – ME - CNPJ: 68.514.900/0001-90 – IE: 062818673.00-19 Rua: Catumbi, 237ª – Caiçara – Belo Horizonte – MG – CEP: 31.230-070, por intermédio de seu representante legal, o Sr Antonio Miguel de Pádua Salomao, portador da Carteira de Identidade - RG nº M3 761 879 – SSP/MG</w:t>
      </w:r>
      <w:proofErr w:type="gramStart"/>
      <w:r w:rsidRPr="009E2D16">
        <w:t xml:space="preserve">  </w:t>
      </w:r>
      <w:proofErr w:type="gramEnd"/>
      <w:r w:rsidRPr="009E2D16">
        <w:t>e do CPF nº 761.099.506-10</w:t>
      </w:r>
      <w:r>
        <w:t>.</w:t>
      </w:r>
      <w:r w:rsidRPr="004A7E98">
        <w:t xml:space="preserve"> DECLARA, para os fins do disposto no inciso V do art. 27 da Lei nº 8.666/93, acrescido pela Lei nº 9.854/99, que não emprega menor de dezoito anos em trabalho noturno, perigoso ou insalubre e não emprega menor de dezesseis anos.</w:t>
      </w:r>
    </w:p>
    <w:p w:rsidR="009E2D16" w:rsidRPr="004A7E98" w:rsidRDefault="009E2D16" w:rsidP="009E2D16">
      <w:pPr>
        <w:pStyle w:val="CPLPadrao"/>
        <w:spacing w:before="240" w:after="240"/>
      </w:pPr>
    </w:p>
    <w:p w:rsidR="009E2D16" w:rsidRPr="004A7E98" w:rsidRDefault="009E2D16" w:rsidP="009E2D16">
      <w:pPr>
        <w:pStyle w:val="CPLPadrao"/>
        <w:spacing w:before="240" w:after="240"/>
      </w:pPr>
      <w:r w:rsidRPr="004A7E98">
        <w:t>(</w:t>
      </w:r>
      <w:proofErr w:type="gramStart"/>
      <w:r w:rsidRPr="004A7E98">
        <w:t>.....</w:t>
      </w:r>
      <w:proofErr w:type="gramEnd"/>
      <w:r w:rsidRPr="004A7E98">
        <w:t>) Ressalva: emprega menor, a partir de quatorze anos, na condição de aprendiz.</w:t>
      </w:r>
    </w:p>
    <w:p w:rsidR="009E2D16" w:rsidRPr="004A7E98" w:rsidRDefault="009E2D16" w:rsidP="009E2D16">
      <w:pPr>
        <w:pStyle w:val="CPLPadrao"/>
        <w:spacing w:before="240" w:after="240"/>
      </w:pPr>
      <w:r w:rsidRPr="004A7E98">
        <w:t>Observação: em caso afirmativo, assinalar a ressalva acima.</w:t>
      </w:r>
    </w:p>
    <w:p w:rsidR="00255860" w:rsidRPr="007037BC" w:rsidRDefault="009E2D16" w:rsidP="009E2D16">
      <w:pPr>
        <w:pStyle w:val="CPLPadrao"/>
        <w:spacing w:before="240" w:after="240"/>
        <w:jc w:val="right"/>
        <w:rPr>
          <w:rFonts w:eastAsia="Calibri"/>
          <w:sz w:val="16"/>
          <w:szCs w:val="16"/>
        </w:rPr>
      </w:pPr>
      <w:r w:rsidRPr="009E2D16">
        <w:t>Belo Horizonte/MG, 06 de Julho de 2017.</w:t>
      </w:r>
    </w:p>
    <w:p w:rsidR="00255860" w:rsidRPr="007037BC" w:rsidRDefault="00255860" w:rsidP="00EC1D18">
      <w:pPr>
        <w:tabs>
          <w:tab w:val="left" w:pos="-540"/>
        </w:tabs>
        <w:ind w:left="540" w:firstLine="567"/>
        <w:jc w:val="center"/>
        <w:rPr>
          <w:rFonts w:ascii="Arial" w:eastAsia="Calibri" w:hAnsi="Arial" w:cs="Arial"/>
          <w:b/>
          <w:sz w:val="16"/>
          <w:szCs w:val="16"/>
        </w:rPr>
      </w:pPr>
    </w:p>
    <w:p w:rsidR="00F56F64" w:rsidRPr="007037BC" w:rsidRDefault="00F56F64" w:rsidP="00EC1D18">
      <w:pPr>
        <w:tabs>
          <w:tab w:val="left" w:pos="-540"/>
        </w:tabs>
        <w:ind w:left="540" w:firstLine="567"/>
        <w:jc w:val="center"/>
        <w:rPr>
          <w:rFonts w:ascii="Arial" w:eastAsia="Calibri" w:hAnsi="Arial" w:cs="Arial"/>
          <w:b/>
          <w:sz w:val="16"/>
          <w:szCs w:val="16"/>
        </w:rPr>
      </w:pPr>
    </w:p>
    <w:p w:rsidR="00185058" w:rsidRPr="007037BC" w:rsidRDefault="00185058" w:rsidP="00EC1D18">
      <w:pPr>
        <w:tabs>
          <w:tab w:val="left" w:pos="-540"/>
        </w:tabs>
        <w:ind w:left="540" w:firstLine="567"/>
        <w:jc w:val="center"/>
        <w:rPr>
          <w:rFonts w:ascii="Arial" w:eastAsia="Calibri" w:hAnsi="Arial" w:cs="Arial"/>
          <w:b/>
          <w:sz w:val="16"/>
          <w:szCs w:val="16"/>
        </w:rPr>
      </w:pPr>
    </w:p>
    <w:p w:rsidR="00255860" w:rsidRPr="007037BC" w:rsidRDefault="005346ED" w:rsidP="00EC1D18">
      <w:pPr>
        <w:tabs>
          <w:tab w:val="left" w:pos="-540"/>
        </w:tabs>
        <w:ind w:left="540" w:firstLine="567"/>
        <w:jc w:val="center"/>
        <w:rPr>
          <w:rFonts w:ascii="Arial" w:eastAsia="Calibri" w:hAnsi="Arial" w:cs="Arial"/>
          <w:b/>
          <w:sz w:val="16"/>
          <w:szCs w:val="16"/>
        </w:rPr>
      </w:pPr>
      <w:r w:rsidRPr="005346ED">
        <w:rPr>
          <w:rFonts w:ascii="Arial" w:eastAsia="Calibri" w:hAnsi="Arial" w:cs="Arial"/>
          <w:b/>
          <w:noProof/>
          <w:sz w:val="16"/>
          <w:szCs w:val="16"/>
        </w:rPr>
        <w:drawing>
          <wp:inline distT="0" distB="0" distL="0" distR="0">
            <wp:extent cx="1931209" cy="849437"/>
            <wp:effectExtent l="19050" t="0" r="0" b="0"/>
            <wp:docPr id="4" name="Imagem 1" descr="\\BRIMSERVER\Planilhas\Documentos\ASSINATURA DO ANONIO MIGU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BRIMSERVER\Planilhas\Documentos\ASSINATURA DO ANONIO MIGUE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4480" cy="850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22DC" w:rsidRPr="007037BC" w:rsidRDefault="003C22DC" w:rsidP="003C22DC">
      <w:pPr>
        <w:tabs>
          <w:tab w:val="left" w:pos="-540"/>
        </w:tabs>
        <w:ind w:left="540" w:firstLine="567"/>
        <w:jc w:val="center"/>
        <w:rPr>
          <w:rFonts w:ascii="Arial" w:eastAsia="Calibri" w:hAnsi="Arial" w:cs="Arial"/>
          <w:sz w:val="16"/>
          <w:szCs w:val="16"/>
        </w:rPr>
      </w:pPr>
      <w:r w:rsidRPr="007037BC">
        <w:rPr>
          <w:rFonts w:ascii="Arial" w:eastAsia="Calibri" w:hAnsi="Arial" w:cs="Arial"/>
          <w:sz w:val="16"/>
          <w:szCs w:val="16"/>
        </w:rPr>
        <w:t>ANTONIO MIGUEL DE PADUA SALOMAO</w:t>
      </w:r>
    </w:p>
    <w:p w:rsidR="00255860" w:rsidRDefault="003C22DC" w:rsidP="003C22DC">
      <w:pPr>
        <w:tabs>
          <w:tab w:val="left" w:pos="-540"/>
        </w:tabs>
        <w:ind w:left="540" w:firstLine="567"/>
        <w:jc w:val="center"/>
        <w:rPr>
          <w:rFonts w:ascii="Arial" w:eastAsia="Calibri" w:hAnsi="Arial" w:cs="Arial"/>
          <w:sz w:val="16"/>
          <w:szCs w:val="16"/>
        </w:rPr>
      </w:pPr>
      <w:r w:rsidRPr="007037BC">
        <w:rPr>
          <w:rFonts w:ascii="Arial" w:eastAsia="Calibri" w:hAnsi="Arial" w:cs="Arial"/>
          <w:sz w:val="16"/>
          <w:szCs w:val="16"/>
        </w:rPr>
        <w:t>CPF 761.099.506-10 / CIC MG 3 761.879 SSPMG</w:t>
      </w:r>
    </w:p>
    <w:p w:rsidR="002B2FA2" w:rsidRPr="007037BC" w:rsidRDefault="005346ED" w:rsidP="003C22DC">
      <w:pPr>
        <w:tabs>
          <w:tab w:val="left" w:pos="-540"/>
        </w:tabs>
        <w:ind w:left="540" w:firstLine="567"/>
        <w:jc w:val="center"/>
        <w:rPr>
          <w:rFonts w:ascii="Arial" w:eastAsia="Calibri" w:hAnsi="Arial" w:cs="Arial"/>
          <w:sz w:val="16"/>
          <w:szCs w:val="16"/>
        </w:rPr>
      </w:pPr>
      <w:r>
        <w:object w:dxaOrig="4065" w:dyaOrig="2475">
          <v:shape id="_x0000_i1026" type="#_x0000_t75" style="width:117.15pt;height:71.45pt" o:ole="">
            <v:imagedata r:id="rId9" o:title=""/>
          </v:shape>
          <o:OLEObject Type="Embed" ProgID="PBrush" ShapeID="_x0000_i1026" DrawAspect="Content" ObjectID="_1560846426" r:id="rId12"/>
        </w:object>
      </w:r>
    </w:p>
    <w:p w:rsidR="00255860" w:rsidRDefault="00255860" w:rsidP="00EC1D18">
      <w:pPr>
        <w:tabs>
          <w:tab w:val="left" w:pos="-540"/>
        </w:tabs>
        <w:ind w:left="540" w:firstLine="567"/>
        <w:jc w:val="center"/>
        <w:rPr>
          <w:rFonts w:ascii="Arial" w:eastAsia="Calibri" w:hAnsi="Arial" w:cs="Arial"/>
          <w:sz w:val="16"/>
          <w:szCs w:val="16"/>
        </w:rPr>
      </w:pPr>
    </w:p>
    <w:p w:rsidR="00185058" w:rsidRDefault="00185058" w:rsidP="00EC1D18">
      <w:pPr>
        <w:tabs>
          <w:tab w:val="left" w:pos="-540"/>
        </w:tabs>
        <w:ind w:left="540" w:firstLine="567"/>
        <w:jc w:val="center"/>
        <w:rPr>
          <w:rFonts w:ascii="Arial" w:eastAsia="Calibri" w:hAnsi="Arial" w:cs="Arial"/>
          <w:sz w:val="16"/>
          <w:szCs w:val="16"/>
        </w:rPr>
      </w:pPr>
    </w:p>
    <w:p w:rsidR="00185058" w:rsidRDefault="00185058" w:rsidP="00EC1D18">
      <w:pPr>
        <w:tabs>
          <w:tab w:val="left" w:pos="-540"/>
        </w:tabs>
        <w:ind w:left="540" w:firstLine="567"/>
        <w:jc w:val="center"/>
        <w:rPr>
          <w:rFonts w:ascii="Arial" w:eastAsia="Calibri" w:hAnsi="Arial" w:cs="Arial"/>
          <w:sz w:val="16"/>
          <w:szCs w:val="16"/>
        </w:rPr>
      </w:pPr>
    </w:p>
    <w:p w:rsidR="00185058" w:rsidRDefault="00185058" w:rsidP="00EC1D18">
      <w:pPr>
        <w:tabs>
          <w:tab w:val="left" w:pos="-540"/>
        </w:tabs>
        <w:ind w:left="540" w:firstLine="567"/>
        <w:jc w:val="center"/>
        <w:rPr>
          <w:rFonts w:ascii="Arial" w:eastAsia="Calibri" w:hAnsi="Arial" w:cs="Arial"/>
          <w:sz w:val="16"/>
          <w:szCs w:val="16"/>
        </w:rPr>
      </w:pPr>
    </w:p>
    <w:p w:rsidR="00185058" w:rsidRDefault="00185058" w:rsidP="00EC1D18">
      <w:pPr>
        <w:tabs>
          <w:tab w:val="left" w:pos="-540"/>
        </w:tabs>
        <w:ind w:left="540" w:firstLine="567"/>
        <w:jc w:val="center"/>
        <w:rPr>
          <w:rFonts w:ascii="Arial" w:eastAsia="Calibri" w:hAnsi="Arial" w:cs="Arial"/>
          <w:sz w:val="16"/>
          <w:szCs w:val="16"/>
        </w:rPr>
      </w:pPr>
    </w:p>
    <w:p w:rsidR="00185058" w:rsidRDefault="00185058" w:rsidP="00EC1D18">
      <w:pPr>
        <w:tabs>
          <w:tab w:val="left" w:pos="-540"/>
        </w:tabs>
        <w:ind w:left="540" w:firstLine="567"/>
        <w:jc w:val="center"/>
        <w:rPr>
          <w:rFonts w:ascii="Arial" w:eastAsia="Calibri" w:hAnsi="Arial" w:cs="Arial"/>
          <w:sz w:val="16"/>
          <w:szCs w:val="16"/>
        </w:rPr>
      </w:pPr>
    </w:p>
    <w:p w:rsidR="00185058" w:rsidRDefault="00185058" w:rsidP="00EC1D18">
      <w:pPr>
        <w:tabs>
          <w:tab w:val="left" w:pos="-540"/>
        </w:tabs>
        <w:ind w:left="540" w:firstLine="567"/>
        <w:jc w:val="center"/>
        <w:rPr>
          <w:rFonts w:ascii="Arial" w:eastAsia="Calibri" w:hAnsi="Arial" w:cs="Arial"/>
          <w:sz w:val="16"/>
          <w:szCs w:val="16"/>
        </w:rPr>
      </w:pPr>
    </w:p>
    <w:p w:rsidR="00185058" w:rsidRDefault="00185058" w:rsidP="00EC1D18">
      <w:pPr>
        <w:tabs>
          <w:tab w:val="left" w:pos="-540"/>
        </w:tabs>
        <w:ind w:left="540" w:firstLine="567"/>
        <w:jc w:val="center"/>
        <w:rPr>
          <w:rFonts w:ascii="Arial" w:eastAsia="Calibri" w:hAnsi="Arial" w:cs="Arial"/>
          <w:sz w:val="16"/>
          <w:szCs w:val="16"/>
        </w:rPr>
      </w:pPr>
    </w:p>
    <w:p w:rsidR="009E2D16" w:rsidRPr="004A7E98" w:rsidRDefault="009E2D16" w:rsidP="009E2D16">
      <w:pPr>
        <w:pStyle w:val="Ttulo3"/>
        <w:spacing w:after="240"/>
        <w:jc w:val="center"/>
        <w:rPr>
          <w:sz w:val="24"/>
          <w:szCs w:val="24"/>
        </w:rPr>
      </w:pPr>
      <w:bookmarkStart w:id="3" w:name="_Toc485731509"/>
      <w:r>
        <w:rPr>
          <w:sz w:val="24"/>
          <w:szCs w:val="24"/>
        </w:rPr>
        <w:t xml:space="preserve">DECLARAÇÃO </w:t>
      </w:r>
      <w:r w:rsidRPr="004A7E98">
        <w:rPr>
          <w:sz w:val="24"/>
          <w:szCs w:val="24"/>
        </w:rPr>
        <w:t>ME/EPP</w:t>
      </w:r>
      <w:bookmarkEnd w:id="3"/>
    </w:p>
    <w:p w:rsidR="009E2D16" w:rsidRPr="004A7E98" w:rsidRDefault="009E2D16" w:rsidP="009E2D16">
      <w:pPr>
        <w:spacing w:before="240" w:after="240"/>
      </w:pPr>
    </w:p>
    <w:p w:rsidR="009E2D16" w:rsidRPr="004A7E98" w:rsidRDefault="009E2D16" w:rsidP="009E2D16">
      <w:pPr>
        <w:spacing w:before="240" w:after="240"/>
        <w:jc w:val="both"/>
      </w:pPr>
      <w:r w:rsidRPr="004A7E98">
        <w:t xml:space="preserve">Processo Licitatório nº </w:t>
      </w:r>
      <w:r>
        <w:t>22/</w:t>
      </w:r>
      <w:r w:rsidRPr="004A7E98">
        <w:t>2017</w:t>
      </w:r>
    </w:p>
    <w:p w:rsidR="009E2D16" w:rsidRPr="004A7E98" w:rsidRDefault="009E2D16" w:rsidP="009E2D16">
      <w:pPr>
        <w:spacing w:before="240" w:after="240"/>
        <w:jc w:val="both"/>
      </w:pPr>
      <w:r w:rsidRPr="004A7E98">
        <w:t xml:space="preserve">Objeto: </w:t>
      </w:r>
      <w:r>
        <w:t>Aquisição de materiais elétricos diversos e alicates amperímetros digitais.</w:t>
      </w:r>
    </w:p>
    <w:p w:rsidR="009E2D16" w:rsidRPr="004A7E98" w:rsidRDefault="009E2D16" w:rsidP="009E2D16">
      <w:pPr>
        <w:spacing w:before="240" w:after="240"/>
        <w:ind w:firstLine="708"/>
        <w:jc w:val="both"/>
      </w:pPr>
      <w:r w:rsidRPr="009E2D16">
        <w:t xml:space="preserve">Empresa Infodatas Comércio de Produtos Eletro. Eletrônicos e Serviços </w:t>
      </w:r>
      <w:proofErr w:type="spellStart"/>
      <w:r w:rsidRPr="009E2D16">
        <w:t>Ltda</w:t>
      </w:r>
      <w:proofErr w:type="spellEnd"/>
      <w:r w:rsidRPr="009E2D16">
        <w:t xml:space="preserve"> – ME - CNPJ: 68.514.900/0001-90 – IE: 062818673.00-19 Rua: Catumbi, 237ª – Caiçara – Belo Horizonte – MG – CEP: 31.230-070, por intermédio de seu representante legal, o Sr Antonio Miguel de Pádua Salomao, portador da Carteira de Identidade - RG nº M3 761 879 – SSP/MG</w:t>
      </w:r>
      <w:proofErr w:type="gramStart"/>
      <w:r w:rsidRPr="009E2D16">
        <w:t xml:space="preserve">  </w:t>
      </w:r>
      <w:proofErr w:type="gramEnd"/>
      <w:r w:rsidRPr="009E2D16">
        <w:t>e do CPF nº 761.099.506-10.</w:t>
      </w:r>
      <w:r>
        <w:t xml:space="preserve"> </w:t>
      </w:r>
      <w:r w:rsidRPr="004A7E98">
        <w:t xml:space="preserve">DECLARA, sob pena de responder pelos crimes cominados no art. 299 do Código Penal (falsidade ideológica) e no art. 93 da Lei Federal nº 8.666/93, que cumpre os requisitos legais para sua qualificação como Microempresa ou Empresa de Pequeno Porte, estando </w:t>
      </w:r>
      <w:proofErr w:type="gramStart"/>
      <w:r w:rsidRPr="004A7E98">
        <w:t>apta</w:t>
      </w:r>
      <w:proofErr w:type="gramEnd"/>
      <w:r w:rsidRPr="004A7E98">
        <w:t xml:space="preserve"> a usufruir do tratamento favorecido estabelecido na Lei Complementar Federal nº 123/06, e na Lei Estadual nº 20.826/13.</w:t>
      </w:r>
    </w:p>
    <w:p w:rsidR="009E2D16" w:rsidRPr="004A7E98" w:rsidRDefault="009E2D16" w:rsidP="009E2D16">
      <w:pPr>
        <w:spacing w:before="240" w:after="240"/>
        <w:jc w:val="both"/>
      </w:pPr>
      <w:r w:rsidRPr="004A7E98">
        <w:t>DECLARA ainda ter conhecimento de que, para fruição do tratamento favorecido retromencionado, as informações registradas no Sistema Integrado de Administração da Receita – SIARE-MG e no Cadastro Geral de Fornecedores – CAGEF acerca de seu porte devem corresponder à realidade, sendo seu dever conferir sua exatidão e mantê-las em conformidade com as regras de enquadramento previstas no art. 3º da Lei Federal nº 123/06.</w:t>
      </w:r>
    </w:p>
    <w:p w:rsidR="009E2D16" w:rsidRPr="004A7E98" w:rsidRDefault="009E2D16" w:rsidP="009E2D16">
      <w:pPr>
        <w:spacing w:before="240" w:after="240"/>
        <w:jc w:val="both"/>
      </w:pPr>
      <w:r w:rsidRPr="004A7E98">
        <w:t>(</w:t>
      </w:r>
      <w:proofErr w:type="gramStart"/>
      <w:r w:rsidRPr="004A7E98">
        <w:t>…..</w:t>
      </w:r>
      <w:proofErr w:type="gramEnd"/>
      <w:r w:rsidRPr="004A7E98">
        <w:t>) Ressalva: declaro que minha empresa possui restrição referente à documentação fiscal, para que possa regularizar a situação quando for declarado vencedor do certame, nos termos do § 3º, do art. 15, da Lei Estadual nº 20.826/13.</w:t>
      </w:r>
    </w:p>
    <w:p w:rsidR="009E2D16" w:rsidRDefault="009E2D16" w:rsidP="009E2D16">
      <w:pPr>
        <w:pStyle w:val="CPLPadrao"/>
        <w:spacing w:before="240" w:after="240"/>
      </w:pPr>
      <w:r w:rsidRPr="004A7E98">
        <w:t>Observação: em caso afirmativo, assinalar a ressalva acima.</w:t>
      </w:r>
    </w:p>
    <w:p w:rsidR="009E2D16" w:rsidRPr="004A7E98" w:rsidRDefault="009E2D16" w:rsidP="009E2D16">
      <w:pPr>
        <w:pStyle w:val="CPLPadrao"/>
        <w:spacing w:before="240" w:after="240"/>
        <w:jc w:val="right"/>
      </w:pPr>
      <w:r w:rsidRPr="009E2D16">
        <w:t>Belo Horizonte/MG, 06 de Julho de 2017.</w:t>
      </w:r>
    </w:p>
    <w:p w:rsidR="00185058" w:rsidRPr="007037BC" w:rsidRDefault="00185058" w:rsidP="00EC1D18">
      <w:pPr>
        <w:tabs>
          <w:tab w:val="left" w:pos="-540"/>
        </w:tabs>
        <w:ind w:left="540" w:firstLine="567"/>
        <w:jc w:val="center"/>
        <w:rPr>
          <w:rFonts w:ascii="Arial" w:eastAsia="Calibri" w:hAnsi="Arial" w:cs="Arial"/>
          <w:b/>
          <w:sz w:val="16"/>
          <w:szCs w:val="16"/>
        </w:rPr>
      </w:pPr>
    </w:p>
    <w:p w:rsidR="00F56F64" w:rsidRPr="007037BC" w:rsidRDefault="005346ED" w:rsidP="00EC1D18">
      <w:pPr>
        <w:tabs>
          <w:tab w:val="left" w:pos="-540"/>
        </w:tabs>
        <w:ind w:left="540" w:firstLine="567"/>
        <w:jc w:val="center"/>
        <w:rPr>
          <w:rFonts w:ascii="Arial" w:eastAsia="Calibri" w:hAnsi="Arial" w:cs="Arial"/>
          <w:b/>
          <w:sz w:val="16"/>
          <w:szCs w:val="16"/>
        </w:rPr>
      </w:pPr>
      <w:r w:rsidRPr="005346ED">
        <w:rPr>
          <w:rFonts w:ascii="Arial" w:eastAsia="Calibri" w:hAnsi="Arial" w:cs="Arial"/>
          <w:b/>
          <w:noProof/>
          <w:sz w:val="16"/>
          <w:szCs w:val="16"/>
        </w:rPr>
        <w:drawing>
          <wp:inline distT="0" distB="0" distL="0" distR="0">
            <wp:extent cx="1931209" cy="849437"/>
            <wp:effectExtent l="19050" t="0" r="0" b="0"/>
            <wp:docPr id="7" name="Imagem 1" descr="\\BRIMSERVER\Planilhas\Documentos\ASSINATURA DO ANONIO MIGU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BRIMSERVER\Planilhas\Documentos\ASSINATURA DO ANONIO MIGUE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4480" cy="850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22DC" w:rsidRPr="007037BC" w:rsidRDefault="003C22DC" w:rsidP="003C22DC">
      <w:pPr>
        <w:tabs>
          <w:tab w:val="left" w:pos="-540"/>
        </w:tabs>
        <w:ind w:left="540" w:firstLine="567"/>
        <w:jc w:val="center"/>
        <w:rPr>
          <w:rFonts w:ascii="Arial" w:eastAsia="Calibri" w:hAnsi="Arial" w:cs="Arial"/>
          <w:b/>
          <w:sz w:val="16"/>
          <w:szCs w:val="16"/>
        </w:rPr>
      </w:pPr>
      <w:r w:rsidRPr="007037BC">
        <w:rPr>
          <w:rFonts w:ascii="Arial" w:eastAsia="Calibri" w:hAnsi="Arial" w:cs="Arial"/>
          <w:b/>
          <w:sz w:val="16"/>
          <w:szCs w:val="16"/>
        </w:rPr>
        <w:t>ANTONIO MIGUEL DE PADUA SALOMAO</w:t>
      </w:r>
    </w:p>
    <w:p w:rsidR="003C22DC" w:rsidRDefault="003C22DC" w:rsidP="003C22DC">
      <w:pPr>
        <w:tabs>
          <w:tab w:val="left" w:pos="-540"/>
        </w:tabs>
        <w:ind w:left="540" w:firstLine="567"/>
        <w:jc w:val="center"/>
        <w:rPr>
          <w:rFonts w:ascii="Arial" w:eastAsia="Calibri" w:hAnsi="Arial" w:cs="Arial"/>
          <w:b/>
          <w:sz w:val="16"/>
          <w:szCs w:val="16"/>
        </w:rPr>
      </w:pPr>
      <w:r w:rsidRPr="007037BC">
        <w:rPr>
          <w:rFonts w:ascii="Arial" w:eastAsia="Calibri" w:hAnsi="Arial" w:cs="Arial"/>
          <w:b/>
          <w:sz w:val="16"/>
          <w:szCs w:val="16"/>
        </w:rPr>
        <w:t>CPF 761.099.506-10 / CIC MG 3 761.879 SSPMG</w:t>
      </w:r>
    </w:p>
    <w:p w:rsidR="002B2FA2" w:rsidRPr="007037BC" w:rsidRDefault="005346ED" w:rsidP="003C22DC">
      <w:pPr>
        <w:tabs>
          <w:tab w:val="left" w:pos="-540"/>
        </w:tabs>
        <w:ind w:left="540" w:firstLine="567"/>
        <w:jc w:val="center"/>
        <w:rPr>
          <w:rFonts w:ascii="Arial" w:eastAsia="Calibri" w:hAnsi="Arial" w:cs="Arial"/>
          <w:b/>
          <w:sz w:val="16"/>
          <w:szCs w:val="16"/>
        </w:rPr>
      </w:pPr>
      <w:r>
        <w:object w:dxaOrig="4065" w:dyaOrig="2475">
          <v:shape id="_x0000_i1027" type="#_x0000_t75" style="width:117.15pt;height:71.45pt" o:ole="">
            <v:imagedata r:id="rId9" o:title=""/>
          </v:shape>
          <o:OLEObject Type="Embed" ProgID="PBrush" ShapeID="_x0000_i1027" DrawAspect="Content" ObjectID="_1560846427" r:id="rId13"/>
        </w:object>
      </w:r>
    </w:p>
    <w:p w:rsidR="003C22DC" w:rsidRPr="007037BC" w:rsidRDefault="003C22DC" w:rsidP="00EC1D18">
      <w:pPr>
        <w:tabs>
          <w:tab w:val="left" w:pos="-540"/>
        </w:tabs>
        <w:ind w:left="540" w:firstLine="567"/>
        <w:jc w:val="center"/>
        <w:rPr>
          <w:rFonts w:ascii="Arial" w:eastAsia="Calibri" w:hAnsi="Arial" w:cs="Arial"/>
          <w:b/>
          <w:sz w:val="16"/>
          <w:szCs w:val="16"/>
        </w:rPr>
      </w:pPr>
    </w:p>
    <w:p w:rsidR="003C22DC" w:rsidRPr="007037BC" w:rsidRDefault="003C22DC" w:rsidP="00EC1D18">
      <w:pPr>
        <w:tabs>
          <w:tab w:val="left" w:pos="-540"/>
        </w:tabs>
        <w:ind w:left="540" w:firstLine="567"/>
        <w:jc w:val="center"/>
        <w:rPr>
          <w:rFonts w:ascii="Arial" w:eastAsia="Calibri" w:hAnsi="Arial" w:cs="Arial"/>
          <w:b/>
          <w:sz w:val="16"/>
          <w:szCs w:val="16"/>
        </w:rPr>
      </w:pPr>
    </w:p>
    <w:p w:rsidR="003C22DC" w:rsidRPr="007037BC" w:rsidRDefault="003C22DC" w:rsidP="00EC1D18">
      <w:pPr>
        <w:tabs>
          <w:tab w:val="left" w:pos="-540"/>
        </w:tabs>
        <w:ind w:left="540" w:firstLine="567"/>
        <w:jc w:val="center"/>
        <w:rPr>
          <w:rFonts w:ascii="Arial" w:eastAsia="Calibri" w:hAnsi="Arial" w:cs="Arial"/>
          <w:b/>
          <w:sz w:val="16"/>
          <w:szCs w:val="16"/>
        </w:rPr>
      </w:pPr>
    </w:p>
    <w:p w:rsidR="003C22DC" w:rsidRPr="007037BC" w:rsidRDefault="003C22DC" w:rsidP="00EC1D18">
      <w:pPr>
        <w:tabs>
          <w:tab w:val="left" w:pos="-540"/>
        </w:tabs>
        <w:ind w:left="540" w:firstLine="567"/>
        <w:jc w:val="center"/>
        <w:rPr>
          <w:rFonts w:ascii="Arial" w:eastAsia="Calibri" w:hAnsi="Arial" w:cs="Arial"/>
          <w:b/>
          <w:sz w:val="16"/>
          <w:szCs w:val="16"/>
        </w:rPr>
      </w:pPr>
    </w:p>
    <w:p w:rsidR="003C22DC" w:rsidRPr="007037BC" w:rsidRDefault="003C22DC" w:rsidP="00EC1D18">
      <w:pPr>
        <w:tabs>
          <w:tab w:val="left" w:pos="-540"/>
        </w:tabs>
        <w:ind w:left="540" w:firstLine="567"/>
        <w:jc w:val="center"/>
        <w:rPr>
          <w:rFonts w:ascii="Arial" w:eastAsia="Calibri" w:hAnsi="Arial" w:cs="Arial"/>
          <w:b/>
          <w:sz w:val="16"/>
          <w:szCs w:val="16"/>
        </w:rPr>
      </w:pPr>
    </w:p>
    <w:p w:rsidR="003C22DC" w:rsidRPr="007037BC" w:rsidRDefault="003C22DC" w:rsidP="00EC1D18">
      <w:pPr>
        <w:tabs>
          <w:tab w:val="left" w:pos="-540"/>
        </w:tabs>
        <w:ind w:left="540" w:firstLine="567"/>
        <w:jc w:val="center"/>
        <w:rPr>
          <w:rFonts w:ascii="Arial" w:eastAsia="Calibri" w:hAnsi="Arial" w:cs="Arial"/>
          <w:b/>
          <w:sz w:val="16"/>
          <w:szCs w:val="16"/>
        </w:rPr>
      </w:pPr>
    </w:p>
    <w:p w:rsidR="003C22DC" w:rsidRPr="007037BC" w:rsidRDefault="003C22DC" w:rsidP="00EC1D18">
      <w:pPr>
        <w:tabs>
          <w:tab w:val="left" w:pos="-540"/>
        </w:tabs>
        <w:ind w:left="540" w:firstLine="567"/>
        <w:jc w:val="center"/>
        <w:rPr>
          <w:rFonts w:ascii="Arial" w:eastAsia="Calibri" w:hAnsi="Arial" w:cs="Arial"/>
          <w:b/>
          <w:sz w:val="16"/>
          <w:szCs w:val="16"/>
        </w:rPr>
      </w:pPr>
    </w:p>
    <w:p w:rsidR="003C22DC" w:rsidRDefault="003C22DC" w:rsidP="00EC1D18">
      <w:pPr>
        <w:tabs>
          <w:tab w:val="left" w:pos="-540"/>
        </w:tabs>
        <w:ind w:left="540" w:firstLine="567"/>
        <w:jc w:val="center"/>
        <w:rPr>
          <w:rFonts w:ascii="Arial" w:eastAsia="Calibri" w:hAnsi="Arial" w:cs="Arial"/>
          <w:b/>
          <w:sz w:val="16"/>
          <w:szCs w:val="16"/>
        </w:rPr>
      </w:pPr>
    </w:p>
    <w:p w:rsidR="00185058" w:rsidRDefault="00185058" w:rsidP="009E2D16">
      <w:pPr>
        <w:tabs>
          <w:tab w:val="left" w:pos="-540"/>
        </w:tabs>
        <w:ind w:left="540" w:firstLine="567"/>
        <w:jc w:val="center"/>
        <w:rPr>
          <w:rFonts w:ascii="Arial" w:eastAsia="Calibri" w:hAnsi="Arial" w:cs="Arial"/>
          <w:b/>
          <w:sz w:val="16"/>
          <w:szCs w:val="16"/>
        </w:rPr>
      </w:pPr>
    </w:p>
    <w:sectPr w:rsidR="00185058" w:rsidSect="002255F8">
      <w:headerReference w:type="default" r:id="rId14"/>
      <w:footerReference w:type="default" r:id="rId15"/>
      <w:pgSz w:w="11907" w:h="16840" w:code="9"/>
      <w:pgMar w:top="720" w:right="720" w:bottom="720" w:left="720" w:header="680" w:footer="68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64A" w:rsidRDefault="00B6164A">
      <w:r>
        <w:separator/>
      </w:r>
    </w:p>
  </w:endnote>
  <w:endnote w:type="continuationSeparator" w:id="0">
    <w:p w:rsidR="00B6164A" w:rsidRDefault="00B616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MT">
    <w:charset w:val="00"/>
    <w:family w:val="auto"/>
    <w:pitch w:val="variable"/>
    <w:sig w:usb0="00000000" w:usb1="00000000" w:usb2="00000000" w:usb3="00000000" w:csb0="00000000" w:csb1="00000000"/>
  </w:font>
  <w:font w:name="Arial-BoldMT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686" w:type="dxa"/>
      <w:jc w:val="center"/>
      <w:tblInd w:w="-984" w:type="dxa"/>
      <w:tblLook w:val="01E0"/>
    </w:tblPr>
    <w:tblGrid>
      <w:gridCol w:w="10686"/>
    </w:tblGrid>
    <w:tr w:rsidR="00FA1A72" w:rsidRPr="002F3626" w:rsidTr="002F3626">
      <w:trPr>
        <w:trHeight w:val="100"/>
        <w:jc w:val="center"/>
      </w:trPr>
      <w:tc>
        <w:tcPr>
          <w:tcW w:w="10686" w:type="dxa"/>
          <w:tcBorders>
            <w:bottom w:val="single" w:sz="4" w:space="0" w:color="auto"/>
          </w:tcBorders>
        </w:tcPr>
        <w:p w:rsidR="00FA1A72" w:rsidRPr="002F3626" w:rsidRDefault="00FA1A72" w:rsidP="00610501">
          <w:pPr>
            <w:pStyle w:val="Rodap"/>
            <w:jc w:val="center"/>
            <w:rPr>
              <w:rFonts w:ascii="Arial" w:hAnsi="Arial" w:cs="Arial"/>
              <w:b/>
              <w:color w:val="003366"/>
            </w:rPr>
          </w:pPr>
        </w:p>
      </w:tc>
    </w:tr>
    <w:tr w:rsidR="00FA1A72" w:rsidRPr="00610501" w:rsidTr="002F3626">
      <w:trPr>
        <w:trHeight w:val="620"/>
        <w:jc w:val="center"/>
      </w:trPr>
      <w:tc>
        <w:tcPr>
          <w:tcW w:w="10686" w:type="dxa"/>
          <w:tcBorders>
            <w:top w:val="single" w:sz="4" w:space="0" w:color="auto"/>
          </w:tcBorders>
        </w:tcPr>
        <w:p w:rsidR="00FA1A72" w:rsidRPr="00610501" w:rsidRDefault="00FA1A72" w:rsidP="00610501">
          <w:pPr>
            <w:pStyle w:val="Rodap"/>
            <w:pBdr>
              <w:top w:val="single" w:sz="24" w:space="5" w:color="9BBB59"/>
            </w:pBdr>
            <w:jc w:val="right"/>
            <w:rPr>
              <w:i/>
              <w:iCs/>
              <w:color w:val="000000"/>
            </w:rPr>
          </w:pPr>
          <w:r w:rsidRPr="00610501">
            <w:rPr>
              <w:i/>
              <w:iCs/>
              <w:color w:val="000000"/>
            </w:rPr>
            <w:t xml:space="preserve">Infodatas Comércio de Produtos Eletro. Eletrônicos e Serviços </w:t>
          </w:r>
          <w:proofErr w:type="spellStart"/>
          <w:r w:rsidRPr="00610501">
            <w:rPr>
              <w:i/>
              <w:iCs/>
              <w:color w:val="000000"/>
            </w:rPr>
            <w:t>Ltda</w:t>
          </w:r>
          <w:proofErr w:type="spellEnd"/>
          <w:r w:rsidRPr="00610501">
            <w:rPr>
              <w:i/>
              <w:iCs/>
              <w:color w:val="000000"/>
            </w:rPr>
            <w:t xml:space="preserve"> – ME</w:t>
          </w:r>
        </w:p>
        <w:p w:rsidR="00FA1A72" w:rsidRPr="00610501" w:rsidRDefault="00FA1A72" w:rsidP="00610501">
          <w:pPr>
            <w:pStyle w:val="Rodap"/>
            <w:pBdr>
              <w:top w:val="single" w:sz="24" w:space="5" w:color="9BBB59"/>
            </w:pBdr>
            <w:jc w:val="right"/>
            <w:rPr>
              <w:i/>
              <w:iCs/>
              <w:color w:val="000000"/>
            </w:rPr>
          </w:pPr>
          <w:r w:rsidRPr="00610501">
            <w:rPr>
              <w:i/>
              <w:iCs/>
              <w:color w:val="000000"/>
            </w:rPr>
            <w:t>CNPJ: 68.514.900/0001-90 – IE: 062818673.00-</w:t>
          </w:r>
          <w:r>
            <w:rPr>
              <w:i/>
              <w:iCs/>
              <w:color w:val="000000"/>
            </w:rPr>
            <w:t>1</w:t>
          </w:r>
          <w:r w:rsidRPr="00610501">
            <w:rPr>
              <w:i/>
              <w:iCs/>
              <w:color w:val="000000"/>
            </w:rPr>
            <w:t>9</w:t>
          </w:r>
        </w:p>
        <w:p w:rsidR="00FA1A72" w:rsidRPr="00610501" w:rsidRDefault="00FA1A72" w:rsidP="00610501">
          <w:pPr>
            <w:pStyle w:val="Rodap"/>
            <w:pBdr>
              <w:top w:val="single" w:sz="24" w:space="5" w:color="9BBB59"/>
            </w:pBdr>
            <w:jc w:val="right"/>
            <w:rPr>
              <w:i/>
              <w:iCs/>
              <w:color w:val="000000"/>
            </w:rPr>
          </w:pPr>
          <w:r w:rsidRPr="00610501">
            <w:rPr>
              <w:i/>
              <w:iCs/>
              <w:color w:val="000000"/>
            </w:rPr>
            <w:t>Rua: Catumbi, 237ª – Caiçara – Belo Horizonte – MG – CEP: 31.230-</w:t>
          </w:r>
          <w:proofErr w:type="gramStart"/>
          <w:r w:rsidRPr="00610501">
            <w:rPr>
              <w:i/>
              <w:iCs/>
              <w:color w:val="000000"/>
            </w:rPr>
            <w:t>070</w:t>
          </w:r>
          <w:proofErr w:type="gramEnd"/>
        </w:p>
        <w:p w:rsidR="00FA1A72" w:rsidRPr="00610501" w:rsidRDefault="00FA1A72" w:rsidP="00610501">
          <w:pPr>
            <w:pStyle w:val="Rodap"/>
            <w:pBdr>
              <w:top w:val="single" w:sz="24" w:space="5" w:color="9BBB59"/>
            </w:pBdr>
            <w:jc w:val="right"/>
            <w:rPr>
              <w:i/>
              <w:iCs/>
              <w:color w:val="000000"/>
            </w:rPr>
          </w:pPr>
          <w:r w:rsidRPr="00610501">
            <w:rPr>
              <w:i/>
              <w:iCs/>
              <w:color w:val="000000"/>
            </w:rPr>
            <w:t>Telefone/Fax: +55 (31) 2514-8459 / +55 (31) 2512-8459</w:t>
          </w:r>
        </w:p>
        <w:p w:rsidR="00FA1A72" w:rsidRPr="002255F8" w:rsidRDefault="005C159B" w:rsidP="00C3007F">
          <w:pPr>
            <w:pStyle w:val="Rodap"/>
            <w:pBdr>
              <w:top w:val="single" w:sz="24" w:space="5" w:color="9BBB59"/>
            </w:pBdr>
            <w:jc w:val="right"/>
            <w:rPr>
              <w:i/>
              <w:iCs/>
              <w:color w:val="8C8C8C"/>
            </w:rPr>
          </w:pPr>
          <w:hyperlink r:id="rId1" w:history="1">
            <w:r w:rsidR="00FA1A72" w:rsidRPr="00610501">
              <w:rPr>
                <w:rStyle w:val="Hyperlink"/>
                <w:i/>
                <w:iCs/>
              </w:rPr>
              <w:t>http://www.infodatas.com.br</w:t>
            </w:r>
          </w:hyperlink>
          <w:r w:rsidR="00FA1A72" w:rsidRPr="00610501">
            <w:rPr>
              <w:i/>
              <w:iCs/>
              <w:color w:val="8C8C8C"/>
            </w:rPr>
            <w:t xml:space="preserve"> / </w:t>
          </w:r>
          <w:hyperlink r:id="rId2" w:history="1">
            <w:r w:rsidR="00FA1A72" w:rsidRPr="00184B55">
              <w:rPr>
                <w:rStyle w:val="Hyperlink"/>
                <w:i/>
                <w:iCs/>
              </w:rPr>
              <w:t>licitacao@infodatas.com.br</w:t>
            </w:r>
          </w:hyperlink>
        </w:p>
      </w:tc>
    </w:tr>
  </w:tbl>
  <w:p w:rsidR="00FA1A72" w:rsidRDefault="00FA1A72" w:rsidP="002A3252">
    <w:pPr>
      <w:pStyle w:val="Rodap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64A" w:rsidRDefault="00B6164A">
      <w:r>
        <w:separator/>
      </w:r>
    </w:p>
  </w:footnote>
  <w:footnote w:type="continuationSeparator" w:id="0">
    <w:p w:rsidR="00B6164A" w:rsidRDefault="00B616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96" w:type="dxa"/>
      <w:jc w:val="center"/>
      <w:tblInd w:w="-788" w:type="dxa"/>
      <w:tblLayout w:type="fixed"/>
      <w:tblCellMar>
        <w:left w:w="70" w:type="dxa"/>
        <w:right w:w="70" w:type="dxa"/>
      </w:tblCellMar>
      <w:tblLook w:val="0000"/>
    </w:tblPr>
    <w:tblGrid>
      <w:gridCol w:w="1800"/>
      <w:gridCol w:w="8496"/>
    </w:tblGrid>
    <w:tr w:rsidR="00FA1A72">
      <w:trPr>
        <w:jc w:val="center"/>
      </w:trPr>
      <w:tc>
        <w:tcPr>
          <w:tcW w:w="1800" w:type="dxa"/>
        </w:tcPr>
        <w:p w:rsidR="00FA1A72" w:rsidRDefault="00FA1A72">
          <w:pPr>
            <w:pStyle w:val="Cabealho"/>
          </w:pPr>
          <w:r>
            <w:rPr>
              <w:noProof/>
            </w:rPr>
            <w:drawing>
              <wp:inline distT="0" distB="0" distL="0" distR="0">
                <wp:extent cx="1200150" cy="904875"/>
                <wp:effectExtent l="19050" t="0" r="0" b="0"/>
                <wp:docPr id="1" name="Imagem 1" descr="Logomarc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marc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0150" cy="9048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6" w:type="dxa"/>
        </w:tcPr>
        <w:p w:rsidR="00FA1A72" w:rsidRDefault="00FA1A72">
          <w:pPr>
            <w:pStyle w:val="Cabealho"/>
            <w:jc w:val="center"/>
            <w:rPr>
              <w:rFonts w:ascii="Arial" w:hAnsi="Arial"/>
              <w:sz w:val="24"/>
            </w:rPr>
          </w:pPr>
        </w:p>
      </w:tc>
    </w:tr>
  </w:tbl>
  <w:p w:rsidR="00FA1A72" w:rsidRDefault="00FA1A72" w:rsidP="002B5F86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  <w:rPr>
        <w:rFonts w:cs="Times New Roman"/>
        <w:b w:val="0"/>
        <w:bCs/>
        <w:i w:val="0"/>
        <w:strike w:val="0"/>
        <w:dstrike w:val="0"/>
        <w:color w:val="000000"/>
        <w:sz w:val="20"/>
        <w:szCs w:val="20"/>
        <w:lang w:eastAsia="en-US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9" w:hanging="504"/>
      </w:pPr>
      <w:rPr>
        <w:rFonts w:cs="Times New Roman"/>
        <w:b w:val="0"/>
        <w:bCs/>
        <w:i w:val="0"/>
        <w:strike w:val="0"/>
        <w:dstrike w:val="0"/>
        <w:color w:val="000000"/>
        <w:sz w:val="20"/>
        <w:szCs w:val="20"/>
        <w:lang w:eastAsia="en-U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2">
    <w:nsid w:val="049B5E78"/>
    <w:multiLevelType w:val="multilevel"/>
    <w:tmpl w:val="E5BCE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250CBB"/>
    <w:multiLevelType w:val="hybridMultilevel"/>
    <w:tmpl w:val="0C880B60"/>
    <w:lvl w:ilvl="0" w:tplc="AE4C490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2E624F"/>
    <w:multiLevelType w:val="hybridMultilevel"/>
    <w:tmpl w:val="7CE26FB2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5F36850"/>
    <w:multiLevelType w:val="hybridMultilevel"/>
    <w:tmpl w:val="37B6CDC8"/>
    <w:lvl w:ilvl="0" w:tplc="946672C4">
      <w:start w:val="6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E658B2"/>
    <w:multiLevelType w:val="multilevel"/>
    <w:tmpl w:val="0032D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B5F7724"/>
    <w:multiLevelType w:val="hybridMultilevel"/>
    <w:tmpl w:val="83AE38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B892C39"/>
    <w:multiLevelType w:val="hybridMultilevel"/>
    <w:tmpl w:val="6EC86CC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F5D0DF5"/>
    <w:multiLevelType w:val="singleLevel"/>
    <w:tmpl w:val="56E4E98E"/>
    <w:lvl w:ilvl="0">
      <w:start w:val="13"/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ascii="Times New Roman" w:hAnsi="Times New Roman" w:hint="default"/>
      </w:rPr>
    </w:lvl>
  </w:abstractNum>
  <w:abstractNum w:abstractNumId="10">
    <w:nsid w:val="103445B4"/>
    <w:multiLevelType w:val="singleLevel"/>
    <w:tmpl w:val="907A0A5A"/>
    <w:lvl w:ilvl="0">
      <w:start w:val="3"/>
      <w:numFmt w:val="lowerLetter"/>
      <w:lvlText w:val="%1)"/>
      <w:lvlJc w:val="left"/>
      <w:pPr>
        <w:tabs>
          <w:tab w:val="num" w:pos="675"/>
        </w:tabs>
        <w:ind w:left="675" w:hanging="375"/>
      </w:pPr>
      <w:rPr>
        <w:rFonts w:hint="default"/>
      </w:rPr>
    </w:lvl>
  </w:abstractNum>
  <w:abstractNum w:abstractNumId="11">
    <w:nsid w:val="10611431"/>
    <w:multiLevelType w:val="hybridMultilevel"/>
    <w:tmpl w:val="632E53C4"/>
    <w:lvl w:ilvl="0" w:tplc="44FC0A0A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37F1FA9"/>
    <w:multiLevelType w:val="multilevel"/>
    <w:tmpl w:val="F064DC04"/>
    <w:lvl w:ilvl="0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14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3">
    <w:nsid w:val="14A77431"/>
    <w:multiLevelType w:val="hybridMultilevel"/>
    <w:tmpl w:val="FBFA3616"/>
    <w:lvl w:ilvl="0" w:tplc="BB263288">
      <w:start w:val="1"/>
      <w:numFmt w:val="bullet"/>
      <w:lvlText w:val="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0416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6137F65"/>
    <w:multiLevelType w:val="hybridMultilevel"/>
    <w:tmpl w:val="3760C89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6B42FC0"/>
    <w:multiLevelType w:val="hybridMultilevel"/>
    <w:tmpl w:val="4BFC6F4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83A221B"/>
    <w:multiLevelType w:val="multilevel"/>
    <w:tmpl w:val="B81820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7">
    <w:nsid w:val="1B083CA2"/>
    <w:multiLevelType w:val="hybridMultilevel"/>
    <w:tmpl w:val="4EF22800"/>
    <w:lvl w:ilvl="0" w:tplc="0416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1DB27844"/>
    <w:multiLevelType w:val="hybridMultilevel"/>
    <w:tmpl w:val="2578B97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F801F0D"/>
    <w:multiLevelType w:val="hybridMultilevel"/>
    <w:tmpl w:val="CC9E6F20"/>
    <w:lvl w:ilvl="0" w:tplc="04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1EC0592"/>
    <w:multiLevelType w:val="hybridMultilevel"/>
    <w:tmpl w:val="B59CA60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24E505C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22BD58AB"/>
    <w:multiLevelType w:val="hybridMultilevel"/>
    <w:tmpl w:val="A5D096E4"/>
    <w:lvl w:ilvl="0" w:tplc="04160001">
      <w:start w:val="1"/>
      <w:numFmt w:val="bullet"/>
      <w:lvlText w:val=""/>
      <w:lvlJc w:val="left"/>
      <w:pPr>
        <w:tabs>
          <w:tab w:val="num" w:pos="2982"/>
        </w:tabs>
        <w:ind w:left="298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702"/>
        </w:tabs>
        <w:ind w:left="370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422"/>
        </w:tabs>
        <w:ind w:left="442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142"/>
        </w:tabs>
        <w:ind w:left="514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862"/>
        </w:tabs>
        <w:ind w:left="586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582"/>
        </w:tabs>
        <w:ind w:left="658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302"/>
        </w:tabs>
        <w:ind w:left="730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8022"/>
        </w:tabs>
        <w:ind w:left="802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742"/>
        </w:tabs>
        <w:ind w:left="8742" w:hanging="360"/>
      </w:pPr>
      <w:rPr>
        <w:rFonts w:ascii="Wingdings" w:hAnsi="Wingdings" w:hint="default"/>
      </w:rPr>
    </w:lvl>
  </w:abstractNum>
  <w:abstractNum w:abstractNumId="23">
    <w:nsid w:val="24005F34"/>
    <w:multiLevelType w:val="hybridMultilevel"/>
    <w:tmpl w:val="B65C9CE0"/>
    <w:lvl w:ilvl="0" w:tplc="78DADE46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4">
    <w:nsid w:val="2C22533D"/>
    <w:multiLevelType w:val="hybridMultilevel"/>
    <w:tmpl w:val="5B36A6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C5D2EB2"/>
    <w:multiLevelType w:val="multilevel"/>
    <w:tmpl w:val="40F8C5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2C6B3171"/>
    <w:multiLevelType w:val="hybridMultilevel"/>
    <w:tmpl w:val="3E68AC0E"/>
    <w:lvl w:ilvl="0" w:tplc="F1840E4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25F140F"/>
    <w:multiLevelType w:val="hybridMultilevel"/>
    <w:tmpl w:val="B11C2F78"/>
    <w:lvl w:ilvl="0" w:tplc="BB263288">
      <w:start w:val="1"/>
      <w:numFmt w:val="bullet"/>
      <w:lvlText w:val=""/>
      <w:lvlJc w:val="left"/>
      <w:pPr>
        <w:tabs>
          <w:tab w:val="num" w:pos="400"/>
        </w:tabs>
        <w:ind w:left="400" w:hanging="34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8">
    <w:nsid w:val="36226E86"/>
    <w:multiLevelType w:val="multilevel"/>
    <w:tmpl w:val="DD5CA584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47F40FA9"/>
    <w:multiLevelType w:val="hybridMultilevel"/>
    <w:tmpl w:val="1F988BA2"/>
    <w:lvl w:ilvl="0" w:tplc="81D661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6700E5"/>
    <w:multiLevelType w:val="hybridMultilevel"/>
    <w:tmpl w:val="E1C6154E"/>
    <w:lvl w:ilvl="0" w:tplc="04160011">
      <w:start w:val="1"/>
      <w:numFmt w:val="decimal"/>
      <w:lvlText w:val="%1)"/>
      <w:lvlJc w:val="left"/>
      <w:pPr>
        <w:tabs>
          <w:tab w:val="num" w:pos="1155"/>
        </w:tabs>
        <w:ind w:left="1155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31">
    <w:nsid w:val="4EF13084"/>
    <w:multiLevelType w:val="singleLevel"/>
    <w:tmpl w:val="0546C7EA"/>
    <w:lvl w:ilvl="0">
      <w:start w:val="13"/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ascii="Times New Roman" w:hAnsi="Times New Roman" w:hint="default"/>
      </w:rPr>
    </w:lvl>
  </w:abstractNum>
  <w:abstractNum w:abstractNumId="32">
    <w:nsid w:val="50D00E14"/>
    <w:multiLevelType w:val="hybridMultilevel"/>
    <w:tmpl w:val="BB9E3810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0EC289D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51597FCF"/>
    <w:multiLevelType w:val="hybridMultilevel"/>
    <w:tmpl w:val="D5AA5CD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18C3A79"/>
    <w:multiLevelType w:val="hybridMultilevel"/>
    <w:tmpl w:val="D7182E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1A9766E"/>
    <w:multiLevelType w:val="hybridMultilevel"/>
    <w:tmpl w:val="53601658"/>
    <w:lvl w:ilvl="0" w:tplc="5010F86E">
      <w:start w:val="6"/>
      <w:numFmt w:val="decimal"/>
      <w:lvlText w:val="%1"/>
      <w:lvlJc w:val="left"/>
      <w:pPr>
        <w:ind w:left="8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60" w:hanging="360"/>
      </w:pPr>
    </w:lvl>
    <w:lvl w:ilvl="2" w:tplc="0416001B" w:tentative="1">
      <w:start w:val="1"/>
      <w:numFmt w:val="lowerRoman"/>
      <w:lvlText w:val="%3."/>
      <w:lvlJc w:val="right"/>
      <w:pPr>
        <w:ind w:left="2280" w:hanging="180"/>
      </w:pPr>
    </w:lvl>
    <w:lvl w:ilvl="3" w:tplc="0416000F" w:tentative="1">
      <w:start w:val="1"/>
      <w:numFmt w:val="decimal"/>
      <w:lvlText w:val="%4."/>
      <w:lvlJc w:val="left"/>
      <w:pPr>
        <w:ind w:left="3000" w:hanging="360"/>
      </w:pPr>
    </w:lvl>
    <w:lvl w:ilvl="4" w:tplc="04160019" w:tentative="1">
      <w:start w:val="1"/>
      <w:numFmt w:val="lowerLetter"/>
      <w:lvlText w:val="%5."/>
      <w:lvlJc w:val="left"/>
      <w:pPr>
        <w:ind w:left="3720" w:hanging="360"/>
      </w:pPr>
    </w:lvl>
    <w:lvl w:ilvl="5" w:tplc="0416001B" w:tentative="1">
      <w:start w:val="1"/>
      <w:numFmt w:val="lowerRoman"/>
      <w:lvlText w:val="%6."/>
      <w:lvlJc w:val="right"/>
      <w:pPr>
        <w:ind w:left="4440" w:hanging="180"/>
      </w:pPr>
    </w:lvl>
    <w:lvl w:ilvl="6" w:tplc="0416000F" w:tentative="1">
      <w:start w:val="1"/>
      <w:numFmt w:val="decimal"/>
      <w:lvlText w:val="%7."/>
      <w:lvlJc w:val="left"/>
      <w:pPr>
        <w:ind w:left="5160" w:hanging="360"/>
      </w:pPr>
    </w:lvl>
    <w:lvl w:ilvl="7" w:tplc="04160019" w:tentative="1">
      <w:start w:val="1"/>
      <w:numFmt w:val="lowerLetter"/>
      <w:lvlText w:val="%8."/>
      <w:lvlJc w:val="left"/>
      <w:pPr>
        <w:ind w:left="5880" w:hanging="360"/>
      </w:pPr>
    </w:lvl>
    <w:lvl w:ilvl="8" w:tplc="0416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7">
    <w:nsid w:val="51EA3A07"/>
    <w:multiLevelType w:val="hybridMultilevel"/>
    <w:tmpl w:val="865E2294"/>
    <w:lvl w:ilvl="0" w:tplc="FEDC070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3EE2108"/>
    <w:multiLevelType w:val="hybridMultilevel"/>
    <w:tmpl w:val="01DEF8EE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D247AB5"/>
    <w:multiLevelType w:val="multilevel"/>
    <w:tmpl w:val="A9D26C78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5D3B713B"/>
    <w:multiLevelType w:val="multilevel"/>
    <w:tmpl w:val="43568B9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63D36FF7"/>
    <w:multiLevelType w:val="multilevel"/>
    <w:tmpl w:val="6D327F6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>
    <w:nsid w:val="69D01D78"/>
    <w:multiLevelType w:val="hybridMultilevel"/>
    <w:tmpl w:val="CB4A5152"/>
    <w:lvl w:ilvl="0" w:tplc="43A0D05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06821BB"/>
    <w:multiLevelType w:val="hybridMultilevel"/>
    <w:tmpl w:val="0C14C2B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677140D"/>
    <w:multiLevelType w:val="hybridMultilevel"/>
    <w:tmpl w:val="C3E60412"/>
    <w:lvl w:ilvl="0" w:tplc="C9D468F4">
      <w:start w:val="6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83D1F85"/>
    <w:multiLevelType w:val="hybridMultilevel"/>
    <w:tmpl w:val="E8E4EEC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8CF673B"/>
    <w:multiLevelType w:val="hybridMultilevel"/>
    <w:tmpl w:val="B7747CD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C20769"/>
    <w:multiLevelType w:val="multilevel"/>
    <w:tmpl w:val="DC403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31"/>
  </w:num>
  <w:num w:numId="3">
    <w:abstractNumId w:val="19"/>
  </w:num>
  <w:num w:numId="4">
    <w:abstractNumId w:val="30"/>
  </w:num>
  <w:num w:numId="5">
    <w:abstractNumId w:val="22"/>
  </w:num>
  <w:num w:numId="6">
    <w:abstractNumId w:val="13"/>
  </w:num>
  <w:num w:numId="7">
    <w:abstractNumId w:val="34"/>
  </w:num>
  <w:num w:numId="8">
    <w:abstractNumId w:val="8"/>
  </w:num>
  <w:num w:numId="9">
    <w:abstractNumId w:val="17"/>
  </w:num>
  <w:num w:numId="10">
    <w:abstractNumId w:val="27"/>
  </w:num>
  <w:num w:numId="11">
    <w:abstractNumId w:val="23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0"/>
  </w:num>
  <w:num w:numId="15">
    <w:abstractNumId w:val="39"/>
  </w:num>
  <w:num w:numId="16">
    <w:abstractNumId w:val="28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0"/>
  </w:num>
  <w:num w:numId="19">
    <w:abstractNumId w:val="25"/>
  </w:num>
  <w:num w:numId="20">
    <w:abstractNumId w:val="1"/>
  </w:num>
  <w:num w:numId="21">
    <w:abstractNumId w:val="2"/>
  </w:num>
  <w:num w:numId="22">
    <w:abstractNumId w:val="6"/>
  </w:num>
  <w:num w:numId="23">
    <w:abstractNumId w:val="37"/>
  </w:num>
  <w:num w:numId="24">
    <w:abstractNumId w:val="36"/>
  </w:num>
  <w:num w:numId="25">
    <w:abstractNumId w:val="42"/>
  </w:num>
  <w:num w:numId="26">
    <w:abstractNumId w:val="20"/>
  </w:num>
  <w:num w:numId="27">
    <w:abstractNumId w:val="46"/>
  </w:num>
  <w:num w:numId="28">
    <w:abstractNumId w:val="21"/>
  </w:num>
  <w:num w:numId="29">
    <w:abstractNumId w:val="33"/>
  </w:num>
  <w:num w:numId="30">
    <w:abstractNumId w:val="35"/>
  </w:num>
  <w:num w:numId="31">
    <w:abstractNumId w:val="4"/>
  </w:num>
  <w:num w:numId="32">
    <w:abstractNumId w:val="7"/>
  </w:num>
  <w:num w:numId="33">
    <w:abstractNumId w:val="18"/>
  </w:num>
  <w:num w:numId="34">
    <w:abstractNumId w:val="24"/>
  </w:num>
  <w:num w:numId="35">
    <w:abstractNumId w:val="38"/>
  </w:num>
  <w:num w:numId="36">
    <w:abstractNumId w:val="32"/>
  </w:num>
  <w:num w:numId="37">
    <w:abstractNumId w:val="11"/>
  </w:num>
  <w:num w:numId="38">
    <w:abstractNumId w:val="3"/>
  </w:num>
  <w:num w:numId="39">
    <w:abstractNumId w:val="47"/>
  </w:num>
  <w:num w:numId="40">
    <w:abstractNumId w:val="43"/>
  </w:num>
  <w:num w:numId="41">
    <w:abstractNumId w:val="15"/>
  </w:num>
  <w:num w:numId="42">
    <w:abstractNumId w:val="45"/>
  </w:num>
  <w:num w:numId="43">
    <w:abstractNumId w:val="29"/>
  </w:num>
  <w:num w:numId="44">
    <w:abstractNumId w:val="0"/>
  </w:num>
  <w:num w:numId="45">
    <w:abstractNumId w:val="12"/>
  </w:num>
  <w:num w:numId="46">
    <w:abstractNumId w:val="41"/>
  </w:num>
  <w:num w:numId="47">
    <w:abstractNumId w:val="44"/>
  </w:num>
  <w:num w:numId="48">
    <w:abstractNumId w:val="5"/>
  </w:num>
  <w:num w:numId="49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proofState w:spelling="clean" w:grammar="clean"/>
  <w:attachedTemplate r:id="rId1"/>
  <w:stylePaneFormatFilter w:val="3F01"/>
  <w:defaultTabStop w:val="708"/>
  <w:hyphenationZone w:val="425"/>
  <w:drawingGridHorizontalSpacing w:val="100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45762"/>
  </w:hdrShapeDefaults>
  <w:footnotePr>
    <w:footnote w:id="-1"/>
    <w:footnote w:id="0"/>
  </w:footnotePr>
  <w:endnotePr>
    <w:endnote w:id="-1"/>
    <w:endnote w:id="0"/>
  </w:endnotePr>
  <w:compat/>
  <w:rsids>
    <w:rsidRoot w:val="004E2EA3"/>
    <w:rsid w:val="00012799"/>
    <w:rsid w:val="00013873"/>
    <w:rsid w:val="0002350F"/>
    <w:rsid w:val="0002403E"/>
    <w:rsid w:val="000271F4"/>
    <w:rsid w:val="0002771F"/>
    <w:rsid w:val="000343DE"/>
    <w:rsid w:val="00036DCB"/>
    <w:rsid w:val="00037F25"/>
    <w:rsid w:val="00042847"/>
    <w:rsid w:val="000431EB"/>
    <w:rsid w:val="00047ED3"/>
    <w:rsid w:val="00055190"/>
    <w:rsid w:val="000609C7"/>
    <w:rsid w:val="00067D32"/>
    <w:rsid w:val="0007153A"/>
    <w:rsid w:val="00073B71"/>
    <w:rsid w:val="000771F5"/>
    <w:rsid w:val="000852BB"/>
    <w:rsid w:val="00087F58"/>
    <w:rsid w:val="000924C1"/>
    <w:rsid w:val="00092D87"/>
    <w:rsid w:val="000A09E2"/>
    <w:rsid w:val="000A1388"/>
    <w:rsid w:val="000A1B68"/>
    <w:rsid w:val="000A34AB"/>
    <w:rsid w:val="000A7771"/>
    <w:rsid w:val="000B79EC"/>
    <w:rsid w:val="000C15F1"/>
    <w:rsid w:val="000C229D"/>
    <w:rsid w:val="000C3883"/>
    <w:rsid w:val="000C52B3"/>
    <w:rsid w:val="000D5A77"/>
    <w:rsid w:val="000D7C08"/>
    <w:rsid w:val="000D7E8F"/>
    <w:rsid w:val="000E0150"/>
    <w:rsid w:val="000E03FC"/>
    <w:rsid w:val="000E2728"/>
    <w:rsid w:val="000E7808"/>
    <w:rsid w:val="000F0DC9"/>
    <w:rsid w:val="000F4AB5"/>
    <w:rsid w:val="000F558D"/>
    <w:rsid w:val="000F577E"/>
    <w:rsid w:val="000F6F99"/>
    <w:rsid w:val="001024E8"/>
    <w:rsid w:val="001113ED"/>
    <w:rsid w:val="001150A2"/>
    <w:rsid w:val="00120906"/>
    <w:rsid w:val="00121D2E"/>
    <w:rsid w:val="00122B3F"/>
    <w:rsid w:val="00124259"/>
    <w:rsid w:val="001323B4"/>
    <w:rsid w:val="001363A4"/>
    <w:rsid w:val="00141B90"/>
    <w:rsid w:val="00142BEF"/>
    <w:rsid w:val="00143B94"/>
    <w:rsid w:val="001508B5"/>
    <w:rsid w:val="00151BF1"/>
    <w:rsid w:val="00152C91"/>
    <w:rsid w:val="00154C36"/>
    <w:rsid w:val="0016452F"/>
    <w:rsid w:val="00175678"/>
    <w:rsid w:val="00182238"/>
    <w:rsid w:val="00185058"/>
    <w:rsid w:val="0018591F"/>
    <w:rsid w:val="00190032"/>
    <w:rsid w:val="001908ED"/>
    <w:rsid w:val="0019133D"/>
    <w:rsid w:val="001914E4"/>
    <w:rsid w:val="00195342"/>
    <w:rsid w:val="00196DE9"/>
    <w:rsid w:val="001A3F97"/>
    <w:rsid w:val="001B03AA"/>
    <w:rsid w:val="001B6D03"/>
    <w:rsid w:val="001C22D5"/>
    <w:rsid w:val="001C6311"/>
    <w:rsid w:val="001D0BF6"/>
    <w:rsid w:val="001D3979"/>
    <w:rsid w:val="001D4B46"/>
    <w:rsid w:val="001F1309"/>
    <w:rsid w:val="001F1C88"/>
    <w:rsid w:val="001F6975"/>
    <w:rsid w:val="001F7CDF"/>
    <w:rsid w:val="002009B9"/>
    <w:rsid w:val="00206267"/>
    <w:rsid w:val="00206BC2"/>
    <w:rsid w:val="002102A9"/>
    <w:rsid w:val="0021206D"/>
    <w:rsid w:val="0021503D"/>
    <w:rsid w:val="00221C99"/>
    <w:rsid w:val="0022311E"/>
    <w:rsid w:val="00224569"/>
    <w:rsid w:val="00224F18"/>
    <w:rsid w:val="002255F8"/>
    <w:rsid w:val="0023324D"/>
    <w:rsid w:val="002353C1"/>
    <w:rsid w:val="002419BA"/>
    <w:rsid w:val="0025150E"/>
    <w:rsid w:val="00254A43"/>
    <w:rsid w:val="00255860"/>
    <w:rsid w:val="00256259"/>
    <w:rsid w:val="00256742"/>
    <w:rsid w:val="00260E3A"/>
    <w:rsid w:val="00261FF4"/>
    <w:rsid w:val="002635AF"/>
    <w:rsid w:val="00263A31"/>
    <w:rsid w:val="002809A0"/>
    <w:rsid w:val="00283AAC"/>
    <w:rsid w:val="002842EF"/>
    <w:rsid w:val="002933CE"/>
    <w:rsid w:val="00295EED"/>
    <w:rsid w:val="002967A0"/>
    <w:rsid w:val="002973E4"/>
    <w:rsid w:val="002A3252"/>
    <w:rsid w:val="002B2BD8"/>
    <w:rsid w:val="002B2FA2"/>
    <w:rsid w:val="002B4611"/>
    <w:rsid w:val="002B5F86"/>
    <w:rsid w:val="002B6064"/>
    <w:rsid w:val="002C215D"/>
    <w:rsid w:val="002C243D"/>
    <w:rsid w:val="002C625F"/>
    <w:rsid w:val="002C6F0D"/>
    <w:rsid w:val="002C72B5"/>
    <w:rsid w:val="002D5772"/>
    <w:rsid w:val="002E2145"/>
    <w:rsid w:val="002E5034"/>
    <w:rsid w:val="002F3626"/>
    <w:rsid w:val="002F43A8"/>
    <w:rsid w:val="002F4760"/>
    <w:rsid w:val="002F534F"/>
    <w:rsid w:val="00301237"/>
    <w:rsid w:val="003062E6"/>
    <w:rsid w:val="00331BB2"/>
    <w:rsid w:val="0034150B"/>
    <w:rsid w:val="003421B3"/>
    <w:rsid w:val="00350AE1"/>
    <w:rsid w:val="00352575"/>
    <w:rsid w:val="00354CB2"/>
    <w:rsid w:val="0036252F"/>
    <w:rsid w:val="00367455"/>
    <w:rsid w:val="00367D08"/>
    <w:rsid w:val="003740B4"/>
    <w:rsid w:val="003752B8"/>
    <w:rsid w:val="0037661D"/>
    <w:rsid w:val="003813ED"/>
    <w:rsid w:val="003823E2"/>
    <w:rsid w:val="00383471"/>
    <w:rsid w:val="0039612F"/>
    <w:rsid w:val="00396D13"/>
    <w:rsid w:val="003A4BC7"/>
    <w:rsid w:val="003B38FD"/>
    <w:rsid w:val="003C22DC"/>
    <w:rsid w:val="003C6225"/>
    <w:rsid w:val="003C6648"/>
    <w:rsid w:val="003C7390"/>
    <w:rsid w:val="003C761C"/>
    <w:rsid w:val="003D1C9C"/>
    <w:rsid w:val="003E3DA2"/>
    <w:rsid w:val="003E455D"/>
    <w:rsid w:val="003E62C8"/>
    <w:rsid w:val="003F0BA4"/>
    <w:rsid w:val="003F4FF5"/>
    <w:rsid w:val="003F6087"/>
    <w:rsid w:val="004026C5"/>
    <w:rsid w:val="004035F7"/>
    <w:rsid w:val="0041155F"/>
    <w:rsid w:val="00412B38"/>
    <w:rsid w:val="004143CF"/>
    <w:rsid w:val="004173B9"/>
    <w:rsid w:val="00417DC2"/>
    <w:rsid w:val="00420DCC"/>
    <w:rsid w:val="00423BBF"/>
    <w:rsid w:val="00424B51"/>
    <w:rsid w:val="00426CB1"/>
    <w:rsid w:val="00427B94"/>
    <w:rsid w:val="00440A6F"/>
    <w:rsid w:val="0044184E"/>
    <w:rsid w:val="004456FF"/>
    <w:rsid w:val="004468CA"/>
    <w:rsid w:val="0045108F"/>
    <w:rsid w:val="0045296F"/>
    <w:rsid w:val="00452D53"/>
    <w:rsid w:val="0045660E"/>
    <w:rsid w:val="00456802"/>
    <w:rsid w:val="004622AC"/>
    <w:rsid w:val="00465D63"/>
    <w:rsid w:val="00467E4A"/>
    <w:rsid w:val="00472887"/>
    <w:rsid w:val="004737BF"/>
    <w:rsid w:val="00473ED2"/>
    <w:rsid w:val="00474815"/>
    <w:rsid w:val="00482F8B"/>
    <w:rsid w:val="00482F92"/>
    <w:rsid w:val="00483194"/>
    <w:rsid w:val="00493960"/>
    <w:rsid w:val="0049486C"/>
    <w:rsid w:val="00495783"/>
    <w:rsid w:val="00497A00"/>
    <w:rsid w:val="004A3077"/>
    <w:rsid w:val="004A77A0"/>
    <w:rsid w:val="004B1CBB"/>
    <w:rsid w:val="004C048D"/>
    <w:rsid w:val="004C4FDB"/>
    <w:rsid w:val="004C6196"/>
    <w:rsid w:val="004C662B"/>
    <w:rsid w:val="004C799D"/>
    <w:rsid w:val="004D2B02"/>
    <w:rsid w:val="004D2FB5"/>
    <w:rsid w:val="004D6C26"/>
    <w:rsid w:val="004E16A3"/>
    <w:rsid w:val="004E2EA3"/>
    <w:rsid w:val="004E5B71"/>
    <w:rsid w:val="004F043D"/>
    <w:rsid w:val="004F2E23"/>
    <w:rsid w:val="004F760F"/>
    <w:rsid w:val="004F78D7"/>
    <w:rsid w:val="00504758"/>
    <w:rsid w:val="00510461"/>
    <w:rsid w:val="00517896"/>
    <w:rsid w:val="0052121D"/>
    <w:rsid w:val="00522AE9"/>
    <w:rsid w:val="0052406F"/>
    <w:rsid w:val="00524D74"/>
    <w:rsid w:val="00525B36"/>
    <w:rsid w:val="00527A55"/>
    <w:rsid w:val="0053169F"/>
    <w:rsid w:val="00533825"/>
    <w:rsid w:val="005346ED"/>
    <w:rsid w:val="00536A69"/>
    <w:rsid w:val="00537AB6"/>
    <w:rsid w:val="005512B4"/>
    <w:rsid w:val="00562B01"/>
    <w:rsid w:val="00575054"/>
    <w:rsid w:val="005822C7"/>
    <w:rsid w:val="00582CCF"/>
    <w:rsid w:val="00583010"/>
    <w:rsid w:val="005832A1"/>
    <w:rsid w:val="00587268"/>
    <w:rsid w:val="005902B3"/>
    <w:rsid w:val="00590D72"/>
    <w:rsid w:val="005959D7"/>
    <w:rsid w:val="005A0CCD"/>
    <w:rsid w:val="005A2E11"/>
    <w:rsid w:val="005A6055"/>
    <w:rsid w:val="005B1EC8"/>
    <w:rsid w:val="005C159B"/>
    <w:rsid w:val="005C426D"/>
    <w:rsid w:val="005D5E69"/>
    <w:rsid w:val="005D73D8"/>
    <w:rsid w:val="005E2F70"/>
    <w:rsid w:val="005F1BA5"/>
    <w:rsid w:val="005F2C86"/>
    <w:rsid w:val="005F5073"/>
    <w:rsid w:val="005F5D76"/>
    <w:rsid w:val="005F7848"/>
    <w:rsid w:val="00605563"/>
    <w:rsid w:val="00607752"/>
    <w:rsid w:val="00610501"/>
    <w:rsid w:val="006149ED"/>
    <w:rsid w:val="0061783A"/>
    <w:rsid w:val="006201D5"/>
    <w:rsid w:val="00620F30"/>
    <w:rsid w:val="006244F8"/>
    <w:rsid w:val="0062470D"/>
    <w:rsid w:val="00625467"/>
    <w:rsid w:val="00626B68"/>
    <w:rsid w:val="00633E17"/>
    <w:rsid w:val="00636B51"/>
    <w:rsid w:val="006422E9"/>
    <w:rsid w:val="00646882"/>
    <w:rsid w:val="00660A3E"/>
    <w:rsid w:val="006619D1"/>
    <w:rsid w:val="00662582"/>
    <w:rsid w:val="0066413C"/>
    <w:rsid w:val="00666E54"/>
    <w:rsid w:val="00671ED9"/>
    <w:rsid w:val="00674067"/>
    <w:rsid w:val="006867BC"/>
    <w:rsid w:val="006962B3"/>
    <w:rsid w:val="006A02BF"/>
    <w:rsid w:val="006A079C"/>
    <w:rsid w:val="006A2FBC"/>
    <w:rsid w:val="006A368B"/>
    <w:rsid w:val="006A48D9"/>
    <w:rsid w:val="006A5F57"/>
    <w:rsid w:val="006A60FB"/>
    <w:rsid w:val="006A7A7A"/>
    <w:rsid w:val="006B0AB0"/>
    <w:rsid w:val="006B5B33"/>
    <w:rsid w:val="006B68FD"/>
    <w:rsid w:val="006C09A8"/>
    <w:rsid w:val="006C3002"/>
    <w:rsid w:val="006C3D73"/>
    <w:rsid w:val="006C55E0"/>
    <w:rsid w:val="006C6A37"/>
    <w:rsid w:val="006D0BAC"/>
    <w:rsid w:val="006D2646"/>
    <w:rsid w:val="006D2A04"/>
    <w:rsid w:val="006D2EBE"/>
    <w:rsid w:val="006D3C90"/>
    <w:rsid w:val="006D459D"/>
    <w:rsid w:val="006E2BF2"/>
    <w:rsid w:val="006E34FF"/>
    <w:rsid w:val="006E4421"/>
    <w:rsid w:val="006E6F06"/>
    <w:rsid w:val="006E77B5"/>
    <w:rsid w:val="006F034E"/>
    <w:rsid w:val="006F6888"/>
    <w:rsid w:val="007037BC"/>
    <w:rsid w:val="00705EF3"/>
    <w:rsid w:val="00710759"/>
    <w:rsid w:val="0071142B"/>
    <w:rsid w:val="00713CC9"/>
    <w:rsid w:val="007250D9"/>
    <w:rsid w:val="00725446"/>
    <w:rsid w:val="00725757"/>
    <w:rsid w:val="00732533"/>
    <w:rsid w:val="0075075C"/>
    <w:rsid w:val="0075297A"/>
    <w:rsid w:val="00752F47"/>
    <w:rsid w:val="007549DC"/>
    <w:rsid w:val="00761E45"/>
    <w:rsid w:val="00762727"/>
    <w:rsid w:val="00762EA7"/>
    <w:rsid w:val="00763944"/>
    <w:rsid w:val="00765B83"/>
    <w:rsid w:val="0077155E"/>
    <w:rsid w:val="00774B07"/>
    <w:rsid w:val="00776ACD"/>
    <w:rsid w:val="00783C3B"/>
    <w:rsid w:val="007A25CA"/>
    <w:rsid w:val="007A6DB7"/>
    <w:rsid w:val="007B1664"/>
    <w:rsid w:val="007B3148"/>
    <w:rsid w:val="007C3DF8"/>
    <w:rsid w:val="007D2418"/>
    <w:rsid w:val="007E1AD3"/>
    <w:rsid w:val="007E50EC"/>
    <w:rsid w:val="007F402F"/>
    <w:rsid w:val="007F6044"/>
    <w:rsid w:val="007F6054"/>
    <w:rsid w:val="00801DE6"/>
    <w:rsid w:val="00801E85"/>
    <w:rsid w:val="0080473C"/>
    <w:rsid w:val="00811A7E"/>
    <w:rsid w:val="0081266F"/>
    <w:rsid w:val="00822A0D"/>
    <w:rsid w:val="00825954"/>
    <w:rsid w:val="0084080A"/>
    <w:rsid w:val="00840889"/>
    <w:rsid w:val="00844422"/>
    <w:rsid w:val="00847EC9"/>
    <w:rsid w:val="00854F51"/>
    <w:rsid w:val="0086263E"/>
    <w:rsid w:val="0087702F"/>
    <w:rsid w:val="008827C9"/>
    <w:rsid w:val="00887C94"/>
    <w:rsid w:val="008979A8"/>
    <w:rsid w:val="00897D41"/>
    <w:rsid w:val="008A4155"/>
    <w:rsid w:val="008A4FB5"/>
    <w:rsid w:val="008A5754"/>
    <w:rsid w:val="008B6931"/>
    <w:rsid w:val="008C0FEA"/>
    <w:rsid w:val="008C1B9B"/>
    <w:rsid w:val="008C3EBB"/>
    <w:rsid w:val="008C7E46"/>
    <w:rsid w:val="008D283E"/>
    <w:rsid w:val="008D467D"/>
    <w:rsid w:val="008D4C9B"/>
    <w:rsid w:val="008E1334"/>
    <w:rsid w:val="008E1D80"/>
    <w:rsid w:val="008E2D7D"/>
    <w:rsid w:val="009127BA"/>
    <w:rsid w:val="00916970"/>
    <w:rsid w:val="00921B7C"/>
    <w:rsid w:val="00922189"/>
    <w:rsid w:val="0093730E"/>
    <w:rsid w:val="00943187"/>
    <w:rsid w:val="009460C6"/>
    <w:rsid w:val="00946521"/>
    <w:rsid w:val="009501B7"/>
    <w:rsid w:val="00952E87"/>
    <w:rsid w:val="0095472B"/>
    <w:rsid w:val="00956E1D"/>
    <w:rsid w:val="00957C43"/>
    <w:rsid w:val="0096079B"/>
    <w:rsid w:val="00963647"/>
    <w:rsid w:val="00963AAF"/>
    <w:rsid w:val="00965B49"/>
    <w:rsid w:val="00966CAA"/>
    <w:rsid w:val="00977012"/>
    <w:rsid w:val="00981D83"/>
    <w:rsid w:val="00981F61"/>
    <w:rsid w:val="0098307B"/>
    <w:rsid w:val="00990BBA"/>
    <w:rsid w:val="0099254B"/>
    <w:rsid w:val="00993502"/>
    <w:rsid w:val="00997047"/>
    <w:rsid w:val="009A3703"/>
    <w:rsid w:val="009A37D5"/>
    <w:rsid w:val="009A3903"/>
    <w:rsid w:val="009A4F25"/>
    <w:rsid w:val="009A542B"/>
    <w:rsid w:val="009A58E8"/>
    <w:rsid w:val="009A68D9"/>
    <w:rsid w:val="009A76CA"/>
    <w:rsid w:val="009B4201"/>
    <w:rsid w:val="009C11CC"/>
    <w:rsid w:val="009C4E0A"/>
    <w:rsid w:val="009D4680"/>
    <w:rsid w:val="009D6D00"/>
    <w:rsid w:val="009E1A74"/>
    <w:rsid w:val="009E2D16"/>
    <w:rsid w:val="009E3E38"/>
    <w:rsid w:val="009F1137"/>
    <w:rsid w:val="009F2238"/>
    <w:rsid w:val="009F3EC6"/>
    <w:rsid w:val="009F5A36"/>
    <w:rsid w:val="00A02EA2"/>
    <w:rsid w:val="00A048B7"/>
    <w:rsid w:val="00A0779D"/>
    <w:rsid w:val="00A119D3"/>
    <w:rsid w:val="00A1251F"/>
    <w:rsid w:val="00A13CF3"/>
    <w:rsid w:val="00A20E44"/>
    <w:rsid w:val="00A2558D"/>
    <w:rsid w:val="00A33380"/>
    <w:rsid w:val="00A33D35"/>
    <w:rsid w:val="00A371DD"/>
    <w:rsid w:val="00A37D99"/>
    <w:rsid w:val="00A4230F"/>
    <w:rsid w:val="00A56C1B"/>
    <w:rsid w:val="00A623C6"/>
    <w:rsid w:val="00A628AF"/>
    <w:rsid w:val="00A77CB9"/>
    <w:rsid w:val="00A81881"/>
    <w:rsid w:val="00A84F4E"/>
    <w:rsid w:val="00A8791C"/>
    <w:rsid w:val="00A94EE3"/>
    <w:rsid w:val="00AA0278"/>
    <w:rsid w:val="00AA70CD"/>
    <w:rsid w:val="00AA7474"/>
    <w:rsid w:val="00AB062F"/>
    <w:rsid w:val="00AB1C9C"/>
    <w:rsid w:val="00AB37F1"/>
    <w:rsid w:val="00AB7447"/>
    <w:rsid w:val="00AB7519"/>
    <w:rsid w:val="00AC51B0"/>
    <w:rsid w:val="00AC7D2B"/>
    <w:rsid w:val="00AF220C"/>
    <w:rsid w:val="00AF3C4A"/>
    <w:rsid w:val="00AF46C8"/>
    <w:rsid w:val="00AF4BD3"/>
    <w:rsid w:val="00AF4D4E"/>
    <w:rsid w:val="00AF5CEA"/>
    <w:rsid w:val="00AF709C"/>
    <w:rsid w:val="00B10B3D"/>
    <w:rsid w:val="00B113D8"/>
    <w:rsid w:val="00B1235B"/>
    <w:rsid w:val="00B171E3"/>
    <w:rsid w:val="00B218F3"/>
    <w:rsid w:val="00B24A4C"/>
    <w:rsid w:val="00B26C5E"/>
    <w:rsid w:val="00B27382"/>
    <w:rsid w:val="00B27AB2"/>
    <w:rsid w:val="00B3090F"/>
    <w:rsid w:val="00B32435"/>
    <w:rsid w:val="00B3414F"/>
    <w:rsid w:val="00B373C7"/>
    <w:rsid w:val="00B40113"/>
    <w:rsid w:val="00B42C1E"/>
    <w:rsid w:val="00B45240"/>
    <w:rsid w:val="00B6162A"/>
    <w:rsid w:val="00B6164A"/>
    <w:rsid w:val="00B61971"/>
    <w:rsid w:val="00B63CDC"/>
    <w:rsid w:val="00B7472A"/>
    <w:rsid w:val="00B92B35"/>
    <w:rsid w:val="00B92C38"/>
    <w:rsid w:val="00BA2871"/>
    <w:rsid w:val="00BB4A15"/>
    <w:rsid w:val="00BC27F7"/>
    <w:rsid w:val="00BC4753"/>
    <w:rsid w:val="00BD48BD"/>
    <w:rsid w:val="00BD6465"/>
    <w:rsid w:val="00BD707A"/>
    <w:rsid w:val="00BD744A"/>
    <w:rsid w:val="00BF3CEE"/>
    <w:rsid w:val="00BF4973"/>
    <w:rsid w:val="00C14F89"/>
    <w:rsid w:val="00C1530B"/>
    <w:rsid w:val="00C26A52"/>
    <w:rsid w:val="00C26BC8"/>
    <w:rsid w:val="00C27D28"/>
    <w:rsid w:val="00C3007F"/>
    <w:rsid w:val="00C3084D"/>
    <w:rsid w:val="00C3194A"/>
    <w:rsid w:val="00C43B5B"/>
    <w:rsid w:val="00C61773"/>
    <w:rsid w:val="00C7442C"/>
    <w:rsid w:val="00C748D6"/>
    <w:rsid w:val="00C76652"/>
    <w:rsid w:val="00C774F3"/>
    <w:rsid w:val="00C83228"/>
    <w:rsid w:val="00C94B1A"/>
    <w:rsid w:val="00CA298F"/>
    <w:rsid w:val="00CA4528"/>
    <w:rsid w:val="00CA4BD8"/>
    <w:rsid w:val="00CA7572"/>
    <w:rsid w:val="00CB0AC1"/>
    <w:rsid w:val="00CB17A3"/>
    <w:rsid w:val="00CB7AB7"/>
    <w:rsid w:val="00CC03BF"/>
    <w:rsid w:val="00CC0EA5"/>
    <w:rsid w:val="00CC2ADD"/>
    <w:rsid w:val="00CC4976"/>
    <w:rsid w:val="00CC56D4"/>
    <w:rsid w:val="00CD1C9D"/>
    <w:rsid w:val="00CD40BA"/>
    <w:rsid w:val="00CE41F6"/>
    <w:rsid w:val="00CE522D"/>
    <w:rsid w:val="00CF024A"/>
    <w:rsid w:val="00CF63E8"/>
    <w:rsid w:val="00D00866"/>
    <w:rsid w:val="00D015CF"/>
    <w:rsid w:val="00D06EB2"/>
    <w:rsid w:val="00D078D6"/>
    <w:rsid w:val="00D101F9"/>
    <w:rsid w:val="00D126B6"/>
    <w:rsid w:val="00D14AE6"/>
    <w:rsid w:val="00D17432"/>
    <w:rsid w:val="00D216B7"/>
    <w:rsid w:val="00D22781"/>
    <w:rsid w:val="00D30A66"/>
    <w:rsid w:val="00D3485B"/>
    <w:rsid w:val="00D35844"/>
    <w:rsid w:val="00D4175E"/>
    <w:rsid w:val="00D439CF"/>
    <w:rsid w:val="00D6485A"/>
    <w:rsid w:val="00D670AB"/>
    <w:rsid w:val="00D73F26"/>
    <w:rsid w:val="00D76A00"/>
    <w:rsid w:val="00D81BF0"/>
    <w:rsid w:val="00D82991"/>
    <w:rsid w:val="00D82B63"/>
    <w:rsid w:val="00D84BAE"/>
    <w:rsid w:val="00D85D9C"/>
    <w:rsid w:val="00D907E6"/>
    <w:rsid w:val="00D90F0A"/>
    <w:rsid w:val="00D94045"/>
    <w:rsid w:val="00D97946"/>
    <w:rsid w:val="00DA43C4"/>
    <w:rsid w:val="00DA68A6"/>
    <w:rsid w:val="00DA7824"/>
    <w:rsid w:val="00DB26D5"/>
    <w:rsid w:val="00DC5CCB"/>
    <w:rsid w:val="00DC6A70"/>
    <w:rsid w:val="00DE1CE4"/>
    <w:rsid w:val="00DE5964"/>
    <w:rsid w:val="00DE797B"/>
    <w:rsid w:val="00DF1243"/>
    <w:rsid w:val="00DF37C5"/>
    <w:rsid w:val="00DF3A9D"/>
    <w:rsid w:val="00E041F9"/>
    <w:rsid w:val="00E05F7A"/>
    <w:rsid w:val="00E11D15"/>
    <w:rsid w:val="00E14FBF"/>
    <w:rsid w:val="00E237A1"/>
    <w:rsid w:val="00E36019"/>
    <w:rsid w:val="00E36ECD"/>
    <w:rsid w:val="00E374B9"/>
    <w:rsid w:val="00E378A6"/>
    <w:rsid w:val="00E42973"/>
    <w:rsid w:val="00E44EC5"/>
    <w:rsid w:val="00E472CE"/>
    <w:rsid w:val="00E50F71"/>
    <w:rsid w:val="00E54F57"/>
    <w:rsid w:val="00E560EB"/>
    <w:rsid w:val="00E57F58"/>
    <w:rsid w:val="00E61738"/>
    <w:rsid w:val="00E619E3"/>
    <w:rsid w:val="00E66FA6"/>
    <w:rsid w:val="00E71AB8"/>
    <w:rsid w:val="00E71CD3"/>
    <w:rsid w:val="00E73C45"/>
    <w:rsid w:val="00E80C94"/>
    <w:rsid w:val="00E81FC5"/>
    <w:rsid w:val="00E84625"/>
    <w:rsid w:val="00E91371"/>
    <w:rsid w:val="00E92F5C"/>
    <w:rsid w:val="00E955BD"/>
    <w:rsid w:val="00E95F8A"/>
    <w:rsid w:val="00EA4CE7"/>
    <w:rsid w:val="00EB0493"/>
    <w:rsid w:val="00EB0D3C"/>
    <w:rsid w:val="00EB24C3"/>
    <w:rsid w:val="00EB6652"/>
    <w:rsid w:val="00EC1D18"/>
    <w:rsid w:val="00EC2DAA"/>
    <w:rsid w:val="00EC3421"/>
    <w:rsid w:val="00ED0DFB"/>
    <w:rsid w:val="00ED2BDF"/>
    <w:rsid w:val="00EE239F"/>
    <w:rsid w:val="00EE6E6D"/>
    <w:rsid w:val="00EF42E1"/>
    <w:rsid w:val="00EF5D38"/>
    <w:rsid w:val="00EF6A05"/>
    <w:rsid w:val="00F01925"/>
    <w:rsid w:val="00F0798D"/>
    <w:rsid w:val="00F12BB0"/>
    <w:rsid w:val="00F333CF"/>
    <w:rsid w:val="00F36444"/>
    <w:rsid w:val="00F46974"/>
    <w:rsid w:val="00F56F64"/>
    <w:rsid w:val="00F578A0"/>
    <w:rsid w:val="00F57C8E"/>
    <w:rsid w:val="00F6007A"/>
    <w:rsid w:val="00F61D41"/>
    <w:rsid w:val="00F65386"/>
    <w:rsid w:val="00F766D6"/>
    <w:rsid w:val="00F77889"/>
    <w:rsid w:val="00F82FFC"/>
    <w:rsid w:val="00F94119"/>
    <w:rsid w:val="00F94E5A"/>
    <w:rsid w:val="00F96B07"/>
    <w:rsid w:val="00FA1A72"/>
    <w:rsid w:val="00FA544E"/>
    <w:rsid w:val="00FD211B"/>
    <w:rsid w:val="00FD7535"/>
    <w:rsid w:val="00FE0AE7"/>
    <w:rsid w:val="00FE52F8"/>
    <w:rsid w:val="00FE65C4"/>
    <w:rsid w:val="00FE6B83"/>
    <w:rsid w:val="00FF0E6E"/>
    <w:rsid w:val="00FF135D"/>
    <w:rsid w:val="00FF187C"/>
    <w:rsid w:val="00FF2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6652"/>
  </w:style>
  <w:style w:type="paragraph" w:styleId="Ttulo1">
    <w:name w:val="heading 1"/>
    <w:basedOn w:val="Normal"/>
    <w:next w:val="Normal"/>
    <w:link w:val="Ttulo1Char"/>
    <w:qFormat/>
    <w:rsid w:val="00C76652"/>
    <w:pPr>
      <w:keepNext/>
      <w:jc w:val="center"/>
      <w:outlineLvl w:val="0"/>
    </w:pPr>
    <w:rPr>
      <w:rFonts w:ascii="Book Antiqua" w:hAnsi="Book Antiqua" w:cs="Arial"/>
      <w:b/>
      <w:bCs/>
      <w:sz w:val="24"/>
    </w:rPr>
  </w:style>
  <w:style w:type="paragraph" w:styleId="Ttulo2">
    <w:name w:val="heading 2"/>
    <w:basedOn w:val="Normal"/>
    <w:next w:val="Normal"/>
    <w:link w:val="Ttulo2Char"/>
    <w:uiPriority w:val="9"/>
    <w:qFormat/>
    <w:rsid w:val="00C76652"/>
    <w:pPr>
      <w:keepNext/>
      <w:jc w:val="center"/>
      <w:outlineLvl w:val="1"/>
    </w:pPr>
    <w:rPr>
      <w:rFonts w:ascii="Book Antiqua" w:hAnsi="Book Antiqua"/>
      <w:b/>
      <w:bCs/>
      <w:sz w:val="28"/>
    </w:rPr>
  </w:style>
  <w:style w:type="paragraph" w:styleId="Ttulo3">
    <w:name w:val="heading 3"/>
    <w:basedOn w:val="Normal"/>
    <w:next w:val="Normal"/>
    <w:link w:val="Ttulo3Char"/>
    <w:uiPriority w:val="9"/>
    <w:qFormat/>
    <w:rsid w:val="00C76652"/>
    <w:pPr>
      <w:keepNext/>
      <w:spacing w:line="360" w:lineRule="auto"/>
      <w:outlineLvl w:val="2"/>
    </w:pPr>
    <w:rPr>
      <w:rFonts w:ascii="Arial" w:hAnsi="Arial" w:cs="Arial"/>
      <w:b/>
      <w:bCs/>
      <w:sz w:val="32"/>
    </w:rPr>
  </w:style>
  <w:style w:type="paragraph" w:styleId="Ttulo4">
    <w:name w:val="heading 4"/>
    <w:basedOn w:val="Normal"/>
    <w:next w:val="Normal"/>
    <w:link w:val="Ttulo4Char"/>
    <w:uiPriority w:val="9"/>
    <w:qFormat/>
    <w:rsid w:val="00C76652"/>
    <w:pPr>
      <w:keepNext/>
      <w:spacing w:line="360" w:lineRule="auto"/>
      <w:outlineLvl w:val="3"/>
    </w:pPr>
    <w:rPr>
      <w:rFonts w:ascii="Arial" w:hAnsi="Arial" w:cs="Arial"/>
      <w:b/>
      <w:bCs/>
      <w:sz w:val="28"/>
    </w:rPr>
  </w:style>
  <w:style w:type="paragraph" w:styleId="Ttulo5">
    <w:name w:val="heading 5"/>
    <w:basedOn w:val="Normal"/>
    <w:next w:val="Normal"/>
    <w:link w:val="Ttulo5Char"/>
    <w:uiPriority w:val="9"/>
    <w:qFormat/>
    <w:rsid w:val="00C76652"/>
    <w:pPr>
      <w:keepNext/>
      <w:spacing w:line="360" w:lineRule="auto"/>
      <w:jc w:val="center"/>
      <w:outlineLvl w:val="4"/>
    </w:pPr>
    <w:rPr>
      <w:rFonts w:ascii="Arial" w:hAnsi="Arial" w:cs="Arial"/>
      <w:b/>
      <w:bCs/>
      <w:color w:val="FF0000"/>
      <w:sz w:val="44"/>
    </w:rPr>
  </w:style>
  <w:style w:type="paragraph" w:styleId="Ttulo6">
    <w:name w:val="heading 6"/>
    <w:basedOn w:val="Normal"/>
    <w:next w:val="Normal"/>
    <w:link w:val="Ttulo6Char"/>
    <w:qFormat/>
    <w:rsid w:val="00260E3A"/>
    <w:pPr>
      <w:keepNext/>
      <w:outlineLvl w:val="5"/>
    </w:pPr>
    <w:rPr>
      <w:rFonts w:ascii="Arial" w:hAnsi="Arial" w:cs="Arial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qFormat/>
    <w:rsid w:val="00260E3A"/>
    <w:pPr>
      <w:keepNext/>
      <w:jc w:val="center"/>
      <w:outlineLvl w:val="6"/>
    </w:pPr>
    <w:rPr>
      <w:rFonts w:ascii="Arial" w:hAnsi="Arial" w:cs="Arial"/>
      <w:b/>
      <w:sz w:val="22"/>
      <w:szCs w:val="22"/>
    </w:rPr>
  </w:style>
  <w:style w:type="paragraph" w:styleId="Ttulo9">
    <w:name w:val="heading 9"/>
    <w:basedOn w:val="Normal"/>
    <w:next w:val="Normal"/>
    <w:link w:val="Ttulo9Char"/>
    <w:qFormat/>
    <w:rsid w:val="00260E3A"/>
    <w:pPr>
      <w:keepNext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 Char,Char,Cabeçalho superior,Heading 1a,foote,hd,he"/>
    <w:basedOn w:val="Normal"/>
    <w:link w:val="CabealhoChar"/>
    <w:rsid w:val="00C76652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C76652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uiPriority w:val="99"/>
    <w:rsid w:val="00C76652"/>
    <w:rPr>
      <w:color w:val="0000FF"/>
      <w:u w:val="single"/>
    </w:rPr>
  </w:style>
  <w:style w:type="paragraph" w:styleId="Recuodecorpodetexto">
    <w:name w:val="Body Text Indent"/>
    <w:basedOn w:val="Normal"/>
    <w:link w:val="RecuodecorpodetextoChar"/>
    <w:rsid w:val="00C76652"/>
    <w:pPr>
      <w:ind w:firstLine="708"/>
      <w:jc w:val="both"/>
    </w:pPr>
    <w:rPr>
      <w:rFonts w:ascii="Book Antiqua" w:hAnsi="Book Antiqua" w:cs="Arial"/>
      <w:sz w:val="24"/>
    </w:rPr>
  </w:style>
  <w:style w:type="paragraph" w:styleId="Corpodetexto">
    <w:name w:val="Body Text"/>
    <w:basedOn w:val="Normal"/>
    <w:link w:val="CorpodetextoChar"/>
    <w:rsid w:val="00C76652"/>
    <w:pPr>
      <w:jc w:val="both"/>
    </w:pPr>
    <w:rPr>
      <w:rFonts w:ascii="Book Antiqua" w:hAnsi="Book Antiqua" w:cs="Arial"/>
      <w:sz w:val="28"/>
    </w:rPr>
  </w:style>
  <w:style w:type="paragraph" w:styleId="Recuodecorpodetexto2">
    <w:name w:val="Body Text Indent 2"/>
    <w:basedOn w:val="Normal"/>
    <w:link w:val="Recuodecorpodetexto2Char"/>
    <w:rsid w:val="00C76652"/>
    <w:pPr>
      <w:ind w:firstLine="708"/>
      <w:jc w:val="both"/>
    </w:pPr>
    <w:rPr>
      <w:rFonts w:ascii="Book Antiqua" w:hAnsi="Book Antiqua"/>
      <w:sz w:val="28"/>
    </w:rPr>
  </w:style>
  <w:style w:type="paragraph" w:styleId="Corpodetexto2">
    <w:name w:val="Body Text 2"/>
    <w:basedOn w:val="Normal"/>
    <w:link w:val="Corpodetexto2Char"/>
    <w:rsid w:val="00C76652"/>
    <w:pPr>
      <w:spacing w:line="360" w:lineRule="auto"/>
      <w:jc w:val="center"/>
    </w:pPr>
    <w:rPr>
      <w:rFonts w:ascii="Arial" w:hAnsi="Arial" w:cs="Arial"/>
      <w:b/>
      <w:bCs/>
      <w:sz w:val="28"/>
    </w:rPr>
  </w:style>
  <w:style w:type="paragraph" w:styleId="Textodebalo">
    <w:name w:val="Balloon Text"/>
    <w:basedOn w:val="Normal"/>
    <w:link w:val="TextodebaloChar"/>
    <w:uiPriority w:val="99"/>
    <w:rsid w:val="00C76652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DA78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linkVisitado">
    <w:name w:val="FollowedHyperlink"/>
    <w:basedOn w:val="Fontepargpadro"/>
    <w:uiPriority w:val="99"/>
    <w:rsid w:val="001B6D03"/>
    <w:rPr>
      <w:color w:val="800080"/>
      <w:u w:val="single"/>
    </w:rPr>
  </w:style>
  <w:style w:type="character" w:customStyle="1" w:styleId="RodapChar">
    <w:name w:val="Rodapé Char"/>
    <w:basedOn w:val="Fontepargpadro"/>
    <w:link w:val="Rodap"/>
    <w:uiPriority w:val="99"/>
    <w:rsid w:val="00610501"/>
  </w:style>
  <w:style w:type="paragraph" w:customStyle="1" w:styleId="Default">
    <w:name w:val="Default"/>
    <w:rsid w:val="00A1251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Ttulo6Char">
    <w:name w:val="Título 6 Char"/>
    <w:basedOn w:val="Fontepargpadro"/>
    <w:link w:val="Ttulo6"/>
    <w:rsid w:val="00260E3A"/>
    <w:rPr>
      <w:rFonts w:ascii="Arial" w:hAnsi="Arial" w:cs="Arial"/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rsid w:val="00260E3A"/>
    <w:rPr>
      <w:rFonts w:ascii="Arial" w:hAnsi="Arial" w:cs="Arial"/>
      <w:b/>
      <w:sz w:val="22"/>
      <w:szCs w:val="22"/>
    </w:rPr>
  </w:style>
  <w:style w:type="character" w:customStyle="1" w:styleId="Ttulo9Char">
    <w:name w:val="Título 9 Char"/>
    <w:basedOn w:val="Fontepargpadro"/>
    <w:link w:val="Ttulo9"/>
    <w:rsid w:val="00260E3A"/>
    <w:rPr>
      <w:rFonts w:ascii="Arial" w:hAnsi="Arial"/>
      <w:b/>
    </w:rPr>
  </w:style>
  <w:style w:type="character" w:customStyle="1" w:styleId="Ttulo1Char">
    <w:name w:val="Título 1 Char"/>
    <w:basedOn w:val="Fontepargpadro"/>
    <w:link w:val="Ttulo1"/>
    <w:rsid w:val="00260E3A"/>
    <w:rPr>
      <w:rFonts w:ascii="Book Antiqua" w:hAnsi="Book Antiqua" w:cs="Arial"/>
      <w:b/>
      <w:bCs/>
      <w:sz w:val="24"/>
    </w:rPr>
  </w:style>
  <w:style w:type="character" w:customStyle="1" w:styleId="Ttulo2Char">
    <w:name w:val="Título 2 Char"/>
    <w:basedOn w:val="Fontepargpadro"/>
    <w:link w:val="Ttulo2"/>
    <w:uiPriority w:val="9"/>
    <w:rsid w:val="00260E3A"/>
    <w:rPr>
      <w:rFonts w:ascii="Book Antiqua" w:hAnsi="Book Antiqua"/>
      <w:b/>
      <w:bCs/>
      <w:sz w:val="28"/>
    </w:rPr>
  </w:style>
  <w:style w:type="character" w:customStyle="1" w:styleId="Ttulo3Char">
    <w:name w:val="Título 3 Char"/>
    <w:basedOn w:val="Fontepargpadro"/>
    <w:link w:val="Ttulo3"/>
    <w:uiPriority w:val="9"/>
    <w:rsid w:val="00260E3A"/>
    <w:rPr>
      <w:rFonts w:ascii="Arial" w:hAnsi="Arial" w:cs="Arial"/>
      <w:b/>
      <w:bCs/>
      <w:sz w:val="32"/>
    </w:rPr>
  </w:style>
  <w:style w:type="character" w:customStyle="1" w:styleId="Ttulo4Char">
    <w:name w:val="Título 4 Char"/>
    <w:basedOn w:val="Fontepargpadro"/>
    <w:link w:val="Ttulo4"/>
    <w:uiPriority w:val="9"/>
    <w:rsid w:val="00260E3A"/>
    <w:rPr>
      <w:rFonts w:ascii="Arial" w:hAnsi="Arial" w:cs="Arial"/>
      <w:b/>
      <w:bCs/>
      <w:sz w:val="28"/>
    </w:rPr>
  </w:style>
  <w:style w:type="character" w:customStyle="1" w:styleId="Ttulo5Char">
    <w:name w:val="Título 5 Char"/>
    <w:basedOn w:val="Fontepargpadro"/>
    <w:link w:val="Ttulo5"/>
    <w:uiPriority w:val="9"/>
    <w:rsid w:val="00260E3A"/>
    <w:rPr>
      <w:rFonts w:ascii="Arial" w:hAnsi="Arial" w:cs="Arial"/>
      <w:b/>
      <w:bCs/>
      <w:color w:val="FF0000"/>
      <w:sz w:val="44"/>
    </w:rPr>
  </w:style>
  <w:style w:type="numbering" w:customStyle="1" w:styleId="Semlista1">
    <w:name w:val="Sem lista1"/>
    <w:next w:val="Semlista"/>
    <w:uiPriority w:val="99"/>
    <w:semiHidden/>
    <w:rsid w:val="00260E3A"/>
  </w:style>
  <w:style w:type="paragraph" w:customStyle="1" w:styleId="Padro">
    <w:name w:val="Padrão"/>
    <w:rsid w:val="00260E3A"/>
    <w:rPr>
      <w:snapToGrid w:val="0"/>
      <w:sz w:val="24"/>
    </w:rPr>
  </w:style>
  <w:style w:type="paragraph" w:customStyle="1" w:styleId="Recuodocorpodetexto">
    <w:name w:val="Recuo do corpo de texto"/>
    <w:basedOn w:val="Padro"/>
    <w:rsid w:val="00260E3A"/>
    <w:pPr>
      <w:ind w:left="709" w:firstLine="1"/>
    </w:pPr>
  </w:style>
  <w:style w:type="character" w:customStyle="1" w:styleId="RecuodecorpodetextoChar">
    <w:name w:val="Recuo de corpo de texto Char"/>
    <w:basedOn w:val="Fontepargpadro"/>
    <w:link w:val="Recuodecorpodetexto"/>
    <w:rsid w:val="00260E3A"/>
    <w:rPr>
      <w:rFonts w:ascii="Book Antiqua" w:hAnsi="Book Antiqua" w:cs="Arial"/>
      <w:sz w:val="24"/>
    </w:rPr>
  </w:style>
  <w:style w:type="paragraph" w:customStyle="1" w:styleId="Preformatted">
    <w:name w:val="Preformatted"/>
    <w:basedOn w:val="Normal"/>
    <w:rsid w:val="00260E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tedo1">
    <w:name w:val="Conteúdo 1"/>
    <w:basedOn w:val="Padro"/>
    <w:next w:val="Padro"/>
    <w:rsid w:val="00260E3A"/>
    <w:pPr>
      <w:spacing w:before="120" w:after="120"/>
    </w:pPr>
    <w:rPr>
      <w:b/>
      <w:caps/>
    </w:rPr>
  </w:style>
  <w:style w:type="character" w:customStyle="1" w:styleId="CabealhoChar">
    <w:name w:val="Cabeçalho Char"/>
    <w:aliases w:val=" Char Char,Char Char,Cabeçalho superior Char,Heading 1a Char,foote Char,hd Char,he Char"/>
    <w:basedOn w:val="Fontepargpadro"/>
    <w:link w:val="Cabealho"/>
    <w:rsid w:val="00260E3A"/>
  </w:style>
  <w:style w:type="character" w:customStyle="1" w:styleId="CorpodetextoChar">
    <w:name w:val="Corpo de texto Char"/>
    <w:basedOn w:val="Fontepargpadro"/>
    <w:link w:val="Corpodetexto"/>
    <w:rsid w:val="00260E3A"/>
    <w:rPr>
      <w:rFonts w:ascii="Book Antiqua" w:hAnsi="Book Antiqua" w:cs="Arial"/>
      <w:sz w:val="28"/>
    </w:rPr>
  </w:style>
  <w:style w:type="character" w:customStyle="1" w:styleId="Recuodecorpodetexto2Char">
    <w:name w:val="Recuo de corpo de texto 2 Char"/>
    <w:basedOn w:val="Fontepargpadro"/>
    <w:link w:val="Recuodecorpodetexto2"/>
    <w:rsid w:val="00260E3A"/>
    <w:rPr>
      <w:rFonts w:ascii="Book Antiqua" w:hAnsi="Book Antiqua"/>
      <w:sz w:val="28"/>
    </w:rPr>
  </w:style>
  <w:style w:type="paragraph" w:styleId="Textoembloco">
    <w:name w:val="Block Text"/>
    <w:basedOn w:val="Normal"/>
    <w:rsid w:val="00260E3A"/>
    <w:pPr>
      <w:spacing w:before="100" w:beforeAutospacing="1" w:after="100" w:afterAutospacing="1"/>
      <w:ind w:left="720" w:right="720"/>
      <w:jc w:val="both"/>
    </w:pPr>
    <w:rPr>
      <w:rFonts w:ascii="Arial" w:hAnsi="Arial" w:cs="Arial"/>
      <w:b/>
      <w:bCs/>
      <w:sz w:val="24"/>
    </w:rPr>
  </w:style>
  <w:style w:type="paragraph" w:customStyle="1" w:styleId="TextoBoletim">
    <w:name w:val="TextoBoletim"/>
    <w:basedOn w:val="Normal"/>
    <w:autoRedefine/>
    <w:rsid w:val="00260E3A"/>
    <w:pPr>
      <w:keepLines/>
      <w:tabs>
        <w:tab w:val="left" w:pos="0"/>
      </w:tabs>
      <w:spacing w:line="276" w:lineRule="auto"/>
      <w:jc w:val="both"/>
    </w:pPr>
    <w:rPr>
      <w:color w:val="000000"/>
      <w:sz w:val="24"/>
      <w:szCs w:val="22"/>
      <w:lang w:eastAsia="en-US"/>
    </w:rPr>
  </w:style>
  <w:style w:type="paragraph" w:customStyle="1" w:styleId="TextoRodape">
    <w:name w:val="TextoRodape"/>
    <w:basedOn w:val="Rodap"/>
    <w:autoRedefine/>
    <w:rsid w:val="00260E3A"/>
    <w:pPr>
      <w:tabs>
        <w:tab w:val="clear" w:pos="4419"/>
        <w:tab w:val="clear" w:pos="8838"/>
        <w:tab w:val="center" w:pos="4320"/>
        <w:tab w:val="right" w:pos="8640"/>
      </w:tabs>
    </w:pPr>
    <w:rPr>
      <w:rFonts w:ascii="Tahoma" w:hAnsi="Tahoma" w:cs="Tahoma"/>
      <w:color w:val="808080"/>
      <w:sz w:val="16"/>
      <w:szCs w:val="16"/>
      <w:lang w:eastAsia="en-US"/>
    </w:rPr>
  </w:style>
  <w:style w:type="paragraph" w:customStyle="1" w:styleId="padro0">
    <w:name w:val="padro"/>
    <w:basedOn w:val="Normal"/>
    <w:rsid w:val="00260E3A"/>
    <w:pPr>
      <w:snapToGrid w:val="0"/>
    </w:pPr>
    <w:rPr>
      <w:sz w:val="24"/>
      <w:szCs w:val="24"/>
    </w:rPr>
  </w:style>
  <w:style w:type="character" w:customStyle="1" w:styleId="Corpodetexto2Char">
    <w:name w:val="Corpo de texto 2 Char"/>
    <w:basedOn w:val="Fontepargpadro"/>
    <w:link w:val="Corpodetexto2"/>
    <w:rsid w:val="00260E3A"/>
    <w:rPr>
      <w:rFonts w:ascii="Arial" w:hAnsi="Arial" w:cs="Arial"/>
      <w:b/>
      <w:bCs/>
      <w:sz w:val="28"/>
    </w:rPr>
  </w:style>
  <w:style w:type="paragraph" w:customStyle="1" w:styleId="Resumo">
    <w:name w:val="Resumo"/>
    <w:basedOn w:val="Normal"/>
    <w:rsid w:val="00260E3A"/>
    <w:pPr>
      <w:tabs>
        <w:tab w:val="left" w:pos="1270"/>
      </w:tabs>
      <w:autoSpaceDE w:val="0"/>
      <w:autoSpaceDN w:val="0"/>
      <w:adjustRightInd w:val="0"/>
      <w:spacing w:after="120"/>
      <w:ind w:firstLine="567"/>
    </w:pPr>
    <w:rPr>
      <w:rFonts w:ascii="Arial" w:hAnsi="Arial" w:cs="Arial"/>
      <w:color w:val="000000"/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260E3A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260E3A"/>
    <w:rPr>
      <w:sz w:val="16"/>
      <w:szCs w:val="16"/>
    </w:rPr>
  </w:style>
  <w:style w:type="paragraph" w:customStyle="1" w:styleId="CAIXINHA">
    <w:name w:val="CAIXINHA"/>
    <w:basedOn w:val="Normal"/>
    <w:autoRedefine/>
    <w:rsid w:val="00260E3A"/>
    <w:pPr>
      <w:keepNext/>
      <w:pBdr>
        <w:top w:val="single" w:sz="4" w:space="0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240"/>
      <w:jc w:val="center"/>
      <w:outlineLvl w:val="1"/>
    </w:pPr>
    <w:rPr>
      <w:b/>
      <w:bCs/>
      <w:iCs/>
      <w:sz w:val="24"/>
      <w:szCs w:val="24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rsid w:val="00260E3A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260E3A"/>
    <w:pPr>
      <w:ind w:left="720"/>
    </w:pPr>
    <w:rPr>
      <w:sz w:val="24"/>
      <w:szCs w:val="24"/>
    </w:rPr>
  </w:style>
  <w:style w:type="paragraph" w:customStyle="1" w:styleId="Corpodetexto32">
    <w:name w:val="Corpo de texto 32"/>
    <w:basedOn w:val="Normal"/>
    <w:rsid w:val="00260E3A"/>
    <w:pPr>
      <w:widowControl w:val="0"/>
      <w:jc w:val="both"/>
    </w:pPr>
    <w:rPr>
      <w:rFonts w:ascii="Arial" w:hAnsi="Arial" w:cs="Arial"/>
      <w:b/>
      <w:bCs/>
      <w:sz w:val="24"/>
      <w:szCs w:val="24"/>
    </w:rPr>
  </w:style>
  <w:style w:type="character" w:styleId="Forte">
    <w:name w:val="Strong"/>
    <w:uiPriority w:val="22"/>
    <w:qFormat/>
    <w:rsid w:val="00260E3A"/>
    <w:rPr>
      <w:b/>
      <w:bCs/>
    </w:rPr>
  </w:style>
  <w:style w:type="paragraph" w:customStyle="1" w:styleId="TextoTabelaBoletim">
    <w:name w:val="TextoTabelaBoletim"/>
    <w:basedOn w:val="Normal"/>
    <w:autoRedefine/>
    <w:rsid w:val="00260E3A"/>
    <w:pPr>
      <w:jc w:val="both"/>
    </w:pPr>
    <w:rPr>
      <w:sz w:val="22"/>
      <w:szCs w:val="18"/>
    </w:rPr>
  </w:style>
  <w:style w:type="paragraph" w:styleId="SemEspaamento">
    <w:name w:val="No Spacing"/>
    <w:uiPriority w:val="1"/>
    <w:qFormat/>
    <w:rsid w:val="00260E3A"/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260E3A"/>
    <w:pPr>
      <w:spacing w:before="100" w:beforeAutospacing="1" w:after="100" w:afterAutospacing="1"/>
    </w:pPr>
    <w:rPr>
      <w:sz w:val="24"/>
      <w:szCs w:val="24"/>
    </w:rPr>
  </w:style>
  <w:style w:type="paragraph" w:customStyle="1" w:styleId="TabelaBoletim">
    <w:name w:val="Tabela_Boletim"/>
    <w:basedOn w:val="Normal"/>
    <w:autoRedefine/>
    <w:rsid w:val="00260E3A"/>
    <w:pPr>
      <w:shd w:val="solid" w:color="C0C0C0" w:fill="0C0C0C"/>
      <w:tabs>
        <w:tab w:val="left" w:pos="1270"/>
      </w:tabs>
      <w:spacing w:before="120" w:after="120"/>
      <w:jc w:val="center"/>
    </w:pPr>
    <w:rPr>
      <w:caps/>
      <w:sz w:val="22"/>
      <w:szCs w:val="22"/>
      <w:lang w:val="pt-PT" w:eastAsia="en-US"/>
    </w:rPr>
  </w:style>
  <w:style w:type="numbering" w:customStyle="1" w:styleId="Semlista11">
    <w:name w:val="Sem lista11"/>
    <w:next w:val="Semlista"/>
    <w:semiHidden/>
    <w:rsid w:val="00260E3A"/>
  </w:style>
  <w:style w:type="character" w:customStyle="1" w:styleId="productname">
    <w:name w:val="productname"/>
    <w:rsid w:val="00260E3A"/>
  </w:style>
  <w:style w:type="paragraph" w:customStyle="1" w:styleId="font5">
    <w:name w:val="font5"/>
    <w:basedOn w:val="Normal"/>
    <w:rsid w:val="00260E3A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Normal"/>
    <w:rsid w:val="00260E3A"/>
    <w:pPr>
      <w:spacing w:before="100" w:beforeAutospacing="1" w:after="100" w:afterAutospacing="1"/>
    </w:pPr>
    <w:rPr>
      <w:i/>
      <w:iCs/>
      <w:color w:val="000000"/>
    </w:rPr>
  </w:style>
  <w:style w:type="paragraph" w:customStyle="1" w:styleId="xl65">
    <w:name w:val="xl65"/>
    <w:basedOn w:val="Normal"/>
    <w:rsid w:val="00260E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6">
    <w:name w:val="xl66"/>
    <w:basedOn w:val="Normal"/>
    <w:rsid w:val="00260E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7">
    <w:name w:val="xl67"/>
    <w:basedOn w:val="Normal"/>
    <w:rsid w:val="00260E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Normal"/>
    <w:rsid w:val="00260E3A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Normal"/>
    <w:rsid w:val="00260E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Normal"/>
    <w:rsid w:val="00260E3A"/>
    <w:pPr>
      <w:shd w:val="clear" w:color="000000" w:fill="FFFFFF"/>
      <w:spacing w:before="100" w:beforeAutospacing="1" w:after="100" w:afterAutospacing="1"/>
    </w:pPr>
  </w:style>
  <w:style w:type="paragraph" w:customStyle="1" w:styleId="xl71">
    <w:name w:val="xl71"/>
    <w:basedOn w:val="Normal"/>
    <w:rsid w:val="00260E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2">
    <w:name w:val="xl72"/>
    <w:basedOn w:val="Normal"/>
    <w:rsid w:val="00260E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Normal"/>
    <w:rsid w:val="00260E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Normal"/>
    <w:rsid w:val="00260E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5">
    <w:name w:val="xl75"/>
    <w:basedOn w:val="Normal"/>
    <w:rsid w:val="00260E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6">
    <w:name w:val="xl76"/>
    <w:basedOn w:val="Normal"/>
    <w:rsid w:val="00260E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7">
    <w:name w:val="xl77"/>
    <w:basedOn w:val="Normal"/>
    <w:rsid w:val="00260E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numbering" w:customStyle="1" w:styleId="Semlista111">
    <w:name w:val="Sem lista111"/>
    <w:next w:val="Semlista"/>
    <w:semiHidden/>
    <w:rsid w:val="00260E3A"/>
  </w:style>
  <w:style w:type="numbering" w:customStyle="1" w:styleId="Semlista2">
    <w:name w:val="Sem lista2"/>
    <w:next w:val="Semlista"/>
    <w:uiPriority w:val="99"/>
    <w:semiHidden/>
    <w:unhideWhenUsed/>
    <w:rsid w:val="00260E3A"/>
  </w:style>
  <w:style w:type="character" w:customStyle="1" w:styleId="style301">
    <w:name w:val="style301"/>
    <w:rsid w:val="00260E3A"/>
    <w:rPr>
      <w:b/>
      <w:bCs/>
      <w:color w:val="003333"/>
    </w:rPr>
  </w:style>
  <w:style w:type="paragraph" w:customStyle="1" w:styleId="xl63">
    <w:name w:val="xl63"/>
    <w:basedOn w:val="Normal"/>
    <w:rsid w:val="00260E3A"/>
    <w:pPr>
      <w:spacing w:before="100" w:beforeAutospacing="1" w:after="100" w:afterAutospacing="1"/>
    </w:pPr>
  </w:style>
  <w:style w:type="paragraph" w:customStyle="1" w:styleId="xl64">
    <w:name w:val="xl64"/>
    <w:basedOn w:val="Normal"/>
    <w:rsid w:val="00260E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8">
    <w:name w:val="xl78"/>
    <w:basedOn w:val="Normal"/>
    <w:rsid w:val="00260E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Normal"/>
    <w:rsid w:val="00260E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Normal"/>
    <w:rsid w:val="00260E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Normal"/>
    <w:rsid w:val="00260E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Normal"/>
    <w:rsid w:val="00260E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"/>
    <w:rsid w:val="00260E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Normal"/>
    <w:rsid w:val="00260E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Normal"/>
    <w:rsid w:val="00260E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86">
    <w:name w:val="xl86"/>
    <w:basedOn w:val="Normal"/>
    <w:rsid w:val="00260E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7">
    <w:name w:val="xl87"/>
    <w:basedOn w:val="Normal"/>
    <w:rsid w:val="00260E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Normal"/>
    <w:rsid w:val="00260E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Normal"/>
    <w:rsid w:val="00260E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90">
    <w:name w:val="xl90"/>
    <w:basedOn w:val="Normal"/>
    <w:rsid w:val="00260E3A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91">
    <w:name w:val="xl91"/>
    <w:basedOn w:val="Normal"/>
    <w:rsid w:val="00260E3A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92">
    <w:name w:val="xl92"/>
    <w:basedOn w:val="Normal"/>
    <w:rsid w:val="00260E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93">
    <w:name w:val="xl93"/>
    <w:basedOn w:val="Normal"/>
    <w:rsid w:val="00260E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4">
    <w:name w:val="xl94"/>
    <w:basedOn w:val="Normal"/>
    <w:rsid w:val="00260E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Normal"/>
    <w:rsid w:val="00260E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Normal"/>
    <w:rsid w:val="00260E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7">
    <w:name w:val="xl97"/>
    <w:basedOn w:val="Normal"/>
    <w:rsid w:val="00260E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numbering" w:customStyle="1" w:styleId="Semlista3">
    <w:name w:val="Sem lista3"/>
    <w:next w:val="Semlista"/>
    <w:uiPriority w:val="99"/>
    <w:semiHidden/>
    <w:unhideWhenUsed/>
    <w:rsid w:val="00260E3A"/>
  </w:style>
  <w:style w:type="character" w:customStyle="1" w:styleId="hps">
    <w:name w:val="hps"/>
    <w:rsid w:val="00260E3A"/>
  </w:style>
  <w:style w:type="character" w:customStyle="1" w:styleId="shorttext">
    <w:name w:val="short_text"/>
    <w:rsid w:val="00260E3A"/>
  </w:style>
  <w:style w:type="character" w:customStyle="1" w:styleId="productmodel">
    <w:name w:val="productmodel"/>
    <w:rsid w:val="00260E3A"/>
  </w:style>
  <w:style w:type="character" w:customStyle="1" w:styleId="tooltippable">
    <w:name w:val="tooltippable"/>
    <w:rsid w:val="00260E3A"/>
  </w:style>
  <w:style w:type="character" w:customStyle="1" w:styleId="yes">
    <w:name w:val="yes"/>
    <w:rsid w:val="00260E3A"/>
  </w:style>
  <w:style w:type="character" w:customStyle="1" w:styleId="apple-converted-space">
    <w:name w:val="apple-converted-space"/>
    <w:rsid w:val="00260E3A"/>
  </w:style>
  <w:style w:type="paragraph" w:customStyle="1" w:styleId="Corpo">
    <w:name w:val="Corpo"/>
    <w:rsid w:val="006A60FB"/>
    <w:pPr>
      <w:suppressAutoHyphens/>
    </w:pPr>
    <w:rPr>
      <w:rFonts w:eastAsia="Arial"/>
      <w:color w:val="000000"/>
      <w:sz w:val="24"/>
      <w:lang w:eastAsia="ar-SA"/>
    </w:rPr>
  </w:style>
  <w:style w:type="paragraph" w:customStyle="1" w:styleId="Contedodatabela">
    <w:name w:val="Conteúdo da tabela"/>
    <w:basedOn w:val="Normal"/>
    <w:rsid w:val="006A60FB"/>
    <w:pPr>
      <w:suppressLineNumbers/>
      <w:suppressAutoHyphens/>
      <w:ind w:firstLine="709"/>
      <w:jc w:val="both"/>
    </w:pPr>
    <w:rPr>
      <w:sz w:val="24"/>
      <w:lang w:eastAsia="ar-SA"/>
    </w:rPr>
  </w:style>
  <w:style w:type="paragraph" w:customStyle="1" w:styleId="CPLPadrao">
    <w:name w:val="CPL_Padrao"/>
    <w:uiPriority w:val="99"/>
    <w:rsid w:val="00F01925"/>
    <w:pPr>
      <w:suppressAutoHyphens/>
      <w:spacing w:after="283"/>
      <w:jc w:val="both"/>
    </w:pPr>
    <w:rPr>
      <w:rFonts w:ascii="Arial" w:eastAsia="SimSun" w:hAnsi="Arial" w:cs="Arial"/>
      <w:kern w:val="1"/>
      <w:sz w:val="24"/>
      <w:szCs w:val="24"/>
      <w:lang w:eastAsia="hi-IN" w:bidi="hi-IN"/>
    </w:rPr>
  </w:style>
  <w:style w:type="paragraph" w:customStyle="1" w:styleId="P30">
    <w:name w:val="P30"/>
    <w:basedOn w:val="Normal"/>
    <w:rsid w:val="00811A7E"/>
    <w:pPr>
      <w:suppressAutoHyphens/>
      <w:jc w:val="both"/>
    </w:pPr>
    <w:rPr>
      <w:b/>
      <w:sz w:val="24"/>
      <w:lang w:eastAsia="ar-SA"/>
    </w:rPr>
  </w:style>
  <w:style w:type="character" w:customStyle="1" w:styleId="tex31">
    <w:name w:val="tex31"/>
    <w:basedOn w:val="Fontepargpadro"/>
    <w:rsid w:val="00E955BD"/>
    <w:rPr>
      <w:rFonts w:ascii="Verdana" w:hAnsi="Verdana" w:hint="default"/>
      <w:b w:val="0"/>
      <w:bCs w:val="0"/>
      <w:i w:val="0"/>
      <w:iCs w:val="0"/>
      <w:color w:val="000000"/>
      <w:sz w:val="12"/>
      <w:szCs w:val="12"/>
    </w:rPr>
  </w:style>
  <w:style w:type="character" w:customStyle="1" w:styleId="titulomenudesc">
    <w:name w:val="titulo_menu_desc"/>
    <w:basedOn w:val="Fontepargpadro"/>
    <w:rsid w:val="000271F4"/>
  </w:style>
  <w:style w:type="paragraph" w:customStyle="1" w:styleId="textojustificado">
    <w:name w:val="texto_justificado"/>
    <w:basedOn w:val="Normal"/>
    <w:rsid w:val="00DA68A6"/>
    <w:pPr>
      <w:spacing w:before="100" w:beforeAutospacing="1" w:after="100" w:afterAutospacing="1"/>
    </w:pPr>
    <w:rPr>
      <w:sz w:val="24"/>
      <w:szCs w:val="24"/>
    </w:rPr>
  </w:style>
  <w:style w:type="character" w:styleId="nfase">
    <w:name w:val="Emphasis"/>
    <w:basedOn w:val="Fontepargpadro"/>
    <w:uiPriority w:val="20"/>
    <w:qFormat/>
    <w:rsid w:val="00DA68A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43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3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61355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3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43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71763">
          <w:marLeft w:val="0"/>
          <w:marRight w:val="0"/>
          <w:marTop w:val="0"/>
          <w:marBottom w:val="0"/>
          <w:divBdr>
            <w:top w:val="single" w:sz="4" w:space="4" w:color="CCCCCC"/>
            <w:left w:val="single" w:sz="4" w:space="8" w:color="CCCCCC"/>
            <w:bottom w:val="single" w:sz="2" w:space="4" w:color="CCCCCC"/>
            <w:right w:val="single" w:sz="4" w:space="8" w:color="CCCCCC"/>
          </w:divBdr>
        </w:div>
        <w:div w:id="220557501">
          <w:marLeft w:val="0"/>
          <w:marRight w:val="0"/>
          <w:marTop w:val="0"/>
          <w:marBottom w:val="43"/>
          <w:divBdr>
            <w:top w:val="single" w:sz="4" w:space="8" w:color="CCCCCC"/>
            <w:left w:val="single" w:sz="4" w:space="8" w:color="CCCCCC"/>
            <w:bottom w:val="single" w:sz="4" w:space="8" w:color="CCCCCC"/>
            <w:right w:val="single" w:sz="4" w:space="8" w:color="CCCCCC"/>
          </w:divBdr>
        </w:div>
      </w:divsChild>
    </w:div>
    <w:div w:id="8452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06187">
          <w:marLeft w:val="0"/>
          <w:marRight w:val="0"/>
          <w:marTop w:val="2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962474">
              <w:marLeft w:val="0"/>
              <w:marRight w:val="0"/>
              <w:marTop w:val="0"/>
              <w:marBottom w:val="3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38370">
          <w:marLeft w:val="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5321">
              <w:marLeft w:val="0"/>
              <w:marRight w:val="0"/>
              <w:marTop w:val="0"/>
              <w:marBottom w:val="3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43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342363">
              <w:marLeft w:val="0"/>
              <w:marRight w:val="0"/>
              <w:marTop w:val="0"/>
              <w:marBottom w:val="3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73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3259">
          <w:marLeft w:val="107"/>
          <w:marRight w:val="107"/>
          <w:marTop w:val="107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7232">
          <w:marLeft w:val="107"/>
          <w:marRight w:val="107"/>
          <w:marTop w:val="107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74790">
          <w:marLeft w:val="107"/>
          <w:marRight w:val="107"/>
          <w:marTop w:val="107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57775">
          <w:marLeft w:val="107"/>
          <w:marRight w:val="107"/>
          <w:marTop w:val="107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31081">
          <w:marLeft w:val="107"/>
          <w:marRight w:val="107"/>
          <w:marTop w:val="107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7508">
          <w:marLeft w:val="107"/>
          <w:marRight w:val="107"/>
          <w:marTop w:val="107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57161">
          <w:marLeft w:val="107"/>
          <w:marRight w:val="107"/>
          <w:marTop w:val="107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6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70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427068">
          <w:marLeft w:val="0"/>
          <w:marRight w:val="0"/>
          <w:marTop w:val="0"/>
          <w:marBottom w:val="0"/>
          <w:divBdr>
            <w:top w:val="single" w:sz="4" w:space="4" w:color="CCCCCC"/>
            <w:left w:val="single" w:sz="4" w:space="8" w:color="CCCCCC"/>
            <w:bottom w:val="single" w:sz="2" w:space="4" w:color="CCCCCC"/>
            <w:right w:val="single" w:sz="4" w:space="8" w:color="CCCCCC"/>
          </w:divBdr>
        </w:div>
        <w:div w:id="1764716184">
          <w:marLeft w:val="0"/>
          <w:marRight w:val="0"/>
          <w:marTop w:val="0"/>
          <w:marBottom w:val="43"/>
          <w:divBdr>
            <w:top w:val="single" w:sz="4" w:space="8" w:color="CCCCCC"/>
            <w:left w:val="single" w:sz="4" w:space="8" w:color="CCCCCC"/>
            <w:bottom w:val="single" w:sz="4" w:space="8" w:color="CCCCCC"/>
            <w:right w:val="single" w:sz="4" w:space="8" w:color="CCCCCC"/>
          </w:divBdr>
        </w:div>
      </w:divsChild>
    </w:div>
    <w:div w:id="15693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0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84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85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27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481660">
                          <w:marLeft w:val="23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286704">
                              <w:marLeft w:val="0"/>
                              <w:marRight w:val="0"/>
                              <w:marTop w:val="0"/>
                              <w:marBottom w:val="3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8059171">
                              <w:marLeft w:val="0"/>
                              <w:marRight w:val="0"/>
                              <w:marTop w:val="0"/>
                              <w:marBottom w:val="3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6026382">
                              <w:marLeft w:val="0"/>
                              <w:marRight w:val="0"/>
                              <w:marTop w:val="0"/>
                              <w:marBottom w:val="3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1218725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E5E5E5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31860">
                          <w:marLeft w:val="23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63659">
                              <w:marLeft w:val="0"/>
                              <w:marRight w:val="0"/>
                              <w:marTop w:val="0"/>
                              <w:marBottom w:val="3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19632748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E5E5E5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892208">
                          <w:marLeft w:val="23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439757">
                              <w:marLeft w:val="0"/>
                              <w:marRight w:val="0"/>
                              <w:marTop w:val="0"/>
                              <w:marBottom w:val="3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90847313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E5E5E5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434094">
                          <w:marLeft w:val="23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965529">
                              <w:marLeft w:val="0"/>
                              <w:marRight w:val="0"/>
                              <w:marTop w:val="0"/>
                              <w:marBottom w:val="3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33821125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E5E5E5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884961">
                          <w:marLeft w:val="23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510578">
                              <w:marLeft w:val="0"/>
                              <w:marRight w:val="0"/>
                              <w:marTop w:val="0"/>
                              <w:marBottom w:val="3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54574323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E5E5E5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69418">
                          <w:marLeft w:val="23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87530">
                              <w:marLeft w:val="0"/>
                              <w:marRight w:val="0"/>
                              <w:marTop w:val="0"/>
                              <w:marBottom w:val="3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53888248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E5E5E5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811891">
                          <w:marLeft w:val="23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9886902">
                              <w:marLeft w:val="0"/>
                              <w:marRight w:val="0"/>
                              <w:marTop w:val="0"/>
                              <w:marBottom w:val="3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40417125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E5E5E5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904985">
                          <w:marLeft w:val="23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4250713">
                              <w:marLeft w:val="0"/>
                              <w:marRight w:val="0"/>
                              <w:marTop w:val="0"/>
                              <w:marBottom w:val="3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712154">
                              <w:marLeft w:val="0"/>
                              <w:marRight w:val="0"/>
                              <w:marTop w:val="0"/>
                              <w:marBottom w:val="3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84333028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E5E5E5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055282">
                          <w:marLeft w:val="23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853385">
                              <w:marLeft w:val="0"/>
                              <w:marRight w:val="0"/>
                              <w:marTop w:val="0"/>
                              <w:marBottom w:val="3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4554427">
                              <w:marLeft w:val="0"/>
                              <w:marRight w:val="0"/>
                              <w:marTop w:val="0"/>
                              <w:marBottom w:val="3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3442281">
                              <w:marLeft w:val="0"/>
                              <w:marRight w:val="0"/>
                              <w:marTop w:val="0"/>
                              <w:marBottom w:val="3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76584922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E5E5E5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383148">
                          <w:marLeft w:val="23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921464">
                              <w:marLeft w:val="0"/>
                              <w:marRight w:val="0"/>
                              <w:marTop w:val="0"/>
                              <w:marBottom w:val="3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6048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18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6000898">
                          <w:marLeft w:val="23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6697703">
                              <w:marLeft w:val="0"/>
                              <w:marRight w:val="0"/>
                              <w:marTop w:val="0"/>
                              <w:marBottom w:val="3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36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oleObject" Target="embeddings/oleObject4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licitacao@infodatas.com.br" TargetMode="External"/><Relationship Id="rId1" Type="http://schemas.openxmlformats.org/officeDocument/2006/relationships/hyperlink" Target="http://www.infodatas.com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GERAL%20LICITA&#199;&#213;ES\PROPOSTAS\militar%20da%20amazoni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5896C6CE70D4F82AA0F5FD29AE7A81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31572BC-081B-42CA-815D-046DDBF95938}"/>
      </w:docPartPr>
      <w:docPartBody>
        <w:p w:rsidR="00000000" w:rsidRDefault="00921C3D" w:rsidP="00921C3D">
          <w:pPr>
            <w:pStyle w:val="85896C6CE70D4F82AA0F5FD29AE7A815"/>
          </w:pPr>
          <w:r w:rsidRPr="0075513F">
            <w:rPr>
              <w:rStyle w:val="TextodoEspaoReservado"/>
            </w:rPr>
            <w:t>Escolher um item.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MT">
    <w:charset w:val="00"/>
    <w:family w:val="auto"/>
    <w:pitch w:val="variable"/>
    <w:sig w:usb0="00000000" w:usb1="00000000" w:usb2="00000000" w:usb3="00000000" w:csb0="00000000" w:csb1="00000000"/>
  </w:font>
  <w:font w:name="Arial-BoldMT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921C3D"/>
    <w:rsid w:val="0090629E"/>
    <w:rsid w:val="00921C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921C3D"/>
    <w:rPr>
      <w:color w:val="808080"/>
    </w:rPr>
  </w:style>
  <w:style w:type="paragraph" w:customStyle="1" w:styleId="85896C6CE70D4F82AA0F5FD29AE7A815">
    <w:name w:val="85896C6CE70D4F82AA0F5FD29AE7A815"/>
    <w:rsid w:val="00921C3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D25BB-9D97-4295-8E53-F95F2BD35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militar da amazonia</Template>
  <TotalTime>21</TotalTime>
  <Pages>5</Pages>
  <Words>1116</Words>
  <Characters>6027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Papel Timbrado A4</vt:lpstr>
    </vt:vector>
  </TitlesOfParts>
  <Company>AMM</Company>
  <LinksUpToDate>false</LinksUpToDate>
  <CharactersWithSpaces>7129</CharactersWithSpaces>
  <SharedDoc>false</SharedDoc>
  <HLinks>
    <vt:vector size="12" baseType="variant">
      <vt:variant>
        <vt:i4>7471109</vt:i4>
      </vt:variant>
      <vt:variant>
        <vt:i4>3</vt:i4>
      </vt:variant>
      <vt:variant>
        <vt:i4>0</vt:i4>
      </vt:variant>
      <vt:variant>
        <vt:i4>5</vt:i4>
      </vt:variant>
      <vt:variant>
        <vt:lpwstr>mailto:sac@infodatas.com.br</vt:lpwstr>
      </vt:variant>
      <vt:variant>
        <vt:lpwstr/>
      </vt:variant>
      <vt:variant>
        <vt:i4>262220</vt:i4>
      </vt:variant>
      <vt:variant>
        <vt:i4>0</vt:i4>
      </vt:variant>
      <vt:variant>
        <vt:i4>0</vt:i4>
      </vt:variant>
      <vt:variant>
        <vt:i4>5</vt:i4>
      </vt:variant>
      <vt:variant>
        <vt:lpwstr>http://www.infodatas.com.br/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Papel Timbrado A4</dc:title>
  <dc:subject>Modelos de Documentos</dc:subject>
  <dc:creator>USER</dc:creator>
  <cp:keywords>Modelos</cp:keywords>
  <cp:lastModifiedBy>USER</cp:lastModifiedBy>
  <cp:revision>3</cp:revision>
  <cp:lastPrinted>2017-05-26T12:54:00Z</cp:lastPrinted>
  <dcterms:created xsi:type="dcterms:W3CDTF">2017-05-30T13:44:00Z</dcterms:created>
  <dcterms:modified xsi:type="dcterms:W3CDTF">2017-07-06T14:40:00Z</dcterms:modified>
  <cp:category>Modelos de Documentos</cp:category>
</cp:coreProperties>
</file>